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1656E" w14:textId="77777777" w:rsidR="005B2A47" w:rsidRPr="00B33366" w:rsidRDefault="005B2A47" w:rsidP="00D71C40">
      <w:pPr>
        <w:rPr>
          <w:rFonts w:asciiTheme="minorHAnsi" w:hAnsiTheme="minorHAnsi"/>
          <w:sz w:val="22"/>
          <w:szCs w:val="22"/>
        </w:rPr>
      </w:pPr>
      <w:bookmarkStart w:id="0" w:name="_GoBack"/>
      <w:bookmarkEnd w:id="0"/>
    </w:p>
    <w:p w14:paraId="184311A0" w14:textId="77777777" w:rsidR="00B00585" w:rsidRPr="00B33366" w:rsidRDefault="00B00585" w:rsidP="00D71C40">
      <w:pPr>
        <w:rPr>
          <w:rFonts w:asciiTheme="minorHAnsi" w:hAnsiTheme="minorHAnsi"/>
          <w:sz w:val="22"/>
          <w:szCs w:val="22"/>
        </w:rPr>
      </w:pPr>
    </w:p>
    <w:p w14:paraId="2890B529" w14:textId="7CB4C475" w:rsidR="00B00585" w:rsidRPr="00B33366" w:rsidRDefault="00B00585" w:rsidP="00FF1D92">
      <w:pPr>
        <w:pStyle w:val="Undertittel"/>
        <w:rPr>
          <w:rFonts w:asciiTheme="minorHAnsi" w:eastAsia="Times New Roman" w:hAnsiTheme="minorHAnsi" w:cs="Times New Roman"/>
          <w:b/>
          <w:i w:val="0"/>
          <w:iCs w:val="0"/>
          <w:color w:val="auto"/>
          <w:spacing w:val="0"/>
          <w:sz w:val="22"/>
          <w:szCs w:val="22"/>
        </w:rPr>
      </w:pPr>
      <w:r w:rsidRPr="00B33366">
        <w:rPr>
          <w:rFonts w:asciiTheme="minorHAnsi" w:eastAsia="Times New Roman" w:hAnsiTheme="minorHAnsi" w:cs="Times New Roman"/>
          <w:b/>
          <w:i w:val="0"/>
          <w:iCs w:val="0"/>
          <w:color w:val="auto"/>
          <w:spacing w:val="0"/>
          <w:sz w:val="22"/>
          <w:szCs w:val="22"/>
        </w:rPr>
        <w:t>Bilag 4 - Tilbudsbrev</w:t>
      </w:r>
    </w:p>
    <w:p w14:paraId="5282BDB6" w14:textId="77777777" w:rsidR="00B00585" w:rsidRPr="00B33366" w:rsidRDefault="00B00585" w:rsidP="00D71C40">
      <w:pPr>
        <w:rPr>
          <w:rFonts w:asciiTheme="minorHAnsi" w:hAnsiTheme="minorHAnsi"/>
          <w:sz w:val="22"/>
          <w:szCs w:val="22"/>
        </w:rPr>
      </w:pPr>
    </w:p>
    <w:p w14:paraId="6007DC06" w14:textId="77777777" w:rsidR="00B00585" w:rsidRPr="00B33366" w:rsidRDefault="00B00585" w:rsidP="00D71C40">
      <w:pPr>
        <w:rPr>
          <w:rFonts w:asciiTheme="minorHAnsi" w:hAnsiTheme="minorHAnsi"/>
          <w:sz w:val="22"/>
          <w:szCs w:val="22"/>
        </w:rPr>
      </w:pPr>
    </w:p>
    <w:p w14:paraId="303C5A2A" w14:textId="40BA5C38" w:rsidR="00D71C40" w:rsidRPr="00B33366" w:rsidRDefault="00AD3A54" w:rsidP="00D71C40">
      <w:pPr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t>Sykehusinnkjøp</w:t>
      </w:r>
      <w:r w:rsidR="00721B19" w:rsidRPr="00B33366">
        <w:rPr>
          <w:rFonts w:asciiTheme="minorHAnsi" w:hAnsiTheme="minorHAnsi"/>
          <w:sz w:val="22"/>
          <w:szCs w:val="22"/>
        </w:rPr>
        <w:t xml:space="preserve"> HF</w:t>
      </w:r>
      <w:r w:rsidR="00B00585" w:rsidRPr="00B33366">
        <w:rPr>
          <w:rFonts w:asciiTheme="minorHAnsi" w:hAnsiTheme="minorHAnsi"/>
          <w:sz w:val="22"/>
          <w:szCs w:val="22"/>
        </w:rPr>
        <w:t>, divisjon v</w:t>
      </w:r>
      <w:r w:rsidRPr="00B33366">
        <w:rPr>
          <w:rFonts w:asciiTheme="minorHAnsi" w:hAnsiTheme="minorHAnsi"/>
          <w:sz w:val="22"/>
          <w:szCs w:val="22"/>
        </w:rPr>
        <w:t>est</w:t>
      </w:r>
    </w:p>
    <w:p w14:paraId="1BE2DB2D" w14:textId="1D5047FA" w:rsidR="00B00585" w:rsidRPr="00B33366" w:rsidRDefault="00B00585" w:rsidP="00D71C40">
      <w:pPr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t xml:space="preserve">v/ </w:t>
      </w:r>
      <w:r w:rsidRPr="00B33366">
        <w:rPr>
          <w:rFonts w:asciiTheme="minorHAnsi" w:hAnsiTheme="minorHAnsi"/>
          <w:color w:val="0000FF"/>
          <w:sz w:val="22"/>
          <w:szCs w:val="22"/>
        </w:rPr>
        <w:t>kontaktperson</w:t>
      </w:r>
    </w:p>
    <w:p w14:paraId="165BD7D9" w14:textId="202295AC" w:rsidR="00D71C40" w:rsidRPr="00B33366" w:rsidRDefault="005B2A47" w:rsidP="00D71C40">
      <w:pPr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t>Postboks 2334</w:t>
      </w:r>
    </w:p>
    <w:p w14:paraId="5C746A76" w14:textId="20C1AD92" w:rsidR="00D71C40" w:rsidRPr="00B33366" w:rsidRDefault="005B2A47" w:rsidP="001A4529">
      <w:pPr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t>5867 Bergen</w:t>
      </w:r>
    </w:p>
    <w:p w14:paraId="79250768" w14:textId="5AC683F6" w:rsidR="00D71C40" w:rsidRPr="00B33366" w:rsidRDefault="00D71C40" w:rsidP="00D71C40">
      <w:pPr>
        <w:tabs>
          <w:tab w:val="right" w:pos="9639"/>
        </w:tabs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t>NORWAY</w:t>
      </w:r>
      <w:r w:rsidRPr="00B33366">
        <w:rPr>
          <w:rFonts w:asciiTheme="minorHAnsi" w:hAnsiTheme="minorHAnsi"/>
          <w:sz w:val="22"/>
          <w:szCs w:val="22"/>
        </w:rPr>
        <w:tab/>
        <w:t xml:space="preserve">Dato: </w:t>
      </w:r>
      <w:r w:rsidRPr="00B33366">
        <w:rPr>
          <w:rFonts w:asciiTheme="minorHAnsi" w:hAnsiTheme="minorHAnsi"/>
          <w:color w:val="0000FF"/>
          <w:sz w:val="22"/>
          <w:szCs w:val="22"/>
        </w:rPr>
        <w:t>dd.mm.</w:t>
      </w:r>
      <w:r w:rsidR="001A4529" w:rsidRPr="00B33366">
        <w:rPr>
          <w:rFonts w:asciiTheme="minorHAnsi" w:hAnsiTheme="minorHAnsi"/>
          <w:color w:val="0000FF"/>
          <w:sz w:val="22"/>
          <w:szCs w:val="22"/>
        </w:rPr>
        <w:t>å</w:t>
      </w:r>
      <w:r w:rsidR="00B00585" w:rsidRPr="00B33366">
        <w:rPr>
          <w:rFonts w:asciiTheme="minorHAnsi" w:hAnsiTheme="minorHAnsi"/>
          <w:color w:val="0000FF"/>
          <w:sz w:val="22"/>
          <w:szCs w:val="22"/>
        </w:rPr>
        <w:t>åå</w:t>
      </w:r>
      <w:r w:rsidR="001A4529" w:rsidRPr="00B33366">
        <w:rPr>
          <w:rFonts w:asciiTheme="minorHAnsi" w:hAnsiTheme="minorHAnsi"/>
          <w:color w:val="0000FF"/>
          <w:sz w:val="22"/>
          <w:szCs w:val="22"/>
        </w:rPr>
        <w:t>å</w:t>
      </w:r>
    </w:p>
    <w:p w14:paraId="6A1A90FD" w14:textId="77777777" w:rsidR="002A1104" w:rsidRPr="00B33366" w:rsidRDefault="002A1104" w:rsidP="002F1D4E">
      <w:pPr>
        <w:jc w:val="right"/>
        <w:rPr>
          <w:rFonts w:asciiTheme="minorHAnsi" w:hAnsiTheme="minorHAnsi"/>
          <w:sz w:val="22"/>
          <w:szCs w:val="22"/>
        </w:rPr>
      </w:pPr>
    </w:p>
    <w:p w14:paraId="18391AB8" w14:textId="77777777" w:rsidR="002A1104" w:rsidRPr="00B33366" w:rsidRDefault="002A1104" w:rsidP="002A1104">
      <w:pPr>
        <w:rPr>
          <w:rFonts w:asciiTheme="minorHAnsi" w:hAnsiTheme="minorHAnsi"/>
          <w:sz w:val="22"/>
          <w:szCs w:val="22"/>
        </w:rPr>
      </w:pPr>
    </w:p>
    <w:p w14:paraId="42AF757F" w14:textId="2DDF62D1" w:rsidR="002F1D4E" w:rsidRPr="00B33366" w:rsidRDefault="00B00585" w:rsidP="002F1D4E">
      <w:pPr>
        <w:rPr>
          <w:rFonts w:asciiTheme="minorHAnsi" w:hAnsiTheme="minorHAnsi"/>
          <w:b/>
          <w:color w:val="0000FF"/>
          <w:sz w:val="22"/>
          <w:szCs w:val="22"/>
        </w:rPr>
      </w:pPr>
      <w:r w:rsidRPr="00B33366">
        <w:rPr>
          <w:rFonts w:asciiTheme="minorHAnsi" w:hAnsiTheme="minorHAnsi"/>
          <w:b/>
          <w:sz w:val="28"/>
          <w:szCs w:val="22"/>
        </w:rPr>
        <w:t xml:space="preserve">Tilbudsbrev saksnr.: </w:t>
      </w:r>
      <w:r w:rsidR="00D71C40" w:rsidRPr="00B33366">
        <w:rPr>
          <w:rFonts w:asciiTheme="minorHAnsi" w:hAnsiTheme="minorHAnsi"/>
          <w:b/>
          <w:color w:val="0000FF"/>
          <w:sz w:val="28"/>
          <w:szCs w:val="22"/>
        </w:rPr>
        <w:t>Saksnr</w:t>
      </w:r>
      <w:r w:rsidRPr="00B33366">
        <w:rPr>
          <w:rFonts w:asciiTheme="minorHAnsi" w:hAnsiTheme="minorHAnsi"/>
          <w:b/>
          <w:color w:val="0000FF"/>
          <w:sz w:val="28"/>
          <w:szCs w:val="22"/>
        </w:rPr>
        <w:t xml:space="preserve"> og n</w:t>
      </w:r>
      <w:r w:rsidR="00C70D27" w:rsidRPr="00B33366">
        <w:rPr>
          <w:rFonts w:asciiTheme="minorHAnsi" w:hAnsiTheme="minorHAnsi"/>
          <w:b/>
          <w:color w:val="0000FF"/>
          <w:sz w:val="28"/>
          <w:szCs w:val="22"/>
        </w:rPr>
        <w:t>avn på anskaffelsen</w:t>
      </w:r>
    </w:p>
    <w:p w14:paraId="0CC14B5D" w14:textId="77777777" w:rsidR="00B00585" w:rsidRPr="00B33366" w:rsidRDefault="00B00585" w:rsidP="002F1D4E">
      <w:pPr>
        <w:rPr>
          <w:rFonts w:asciiTheme="minorHAnsi" w:hAnsiTheme="minorHAnsi"/>
          <w:b/>
          <w:color w:val="0000FF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5"/>
        <w:gridCol w:w="7909"/>
      </w:tblGrid>
      <w:tr w:rsidR="00B00585" w:rsidRPr="00B33366" w14:paraId="2BF95D2E" w14:textId="77777777" w:rsidTr="00B00585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504833C" w14:textId="77777777" w:rsidR="00B00585" w:rsidRPr="00B33366" w:rsidRDefault="00B00585">
            <w:pPr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Tilbyder</w:t>
            </w:r>
          </w:p>
        </w:tc>
        <w:tc>
          <w:tcPr>
            <w:tcW w:w="4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44C1" w14:textId="77777777" w:rsidR="00B00585" w:rsidRPr="00B33366" w:rsidRDefault="00B00585">
            <w:pPr>
              <w:spacing w:before="40" w:after="40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00585" w:rsidRPr="00B33366" w14:paraId="1AF6EF82" w14:textId="77777777" w:rsidTr="00B00585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87888FA" w14:textId="77777777" w:rsidR="00B00585" w:rsidRPr="00B33366" w:rsidRDefault="00B00585">
            <w:pPr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Org.nr</w:t>
            </w:r>
          </w:p>
        </w:tc>
        <w:tc>
          <w:tcPr>
            <w:tcW w:w="4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9B6F" w14:textId="77777777" w:rsidR="00B00585" w:rsidRPr="00B33366" w:rsidRDefault="00B00585">
            <w:pPr>
              <w:spacing w:before="40" w:after="40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00585" w:rsidRPr="00B33366" w14:paraId="56E9F5C3" w14:textId="77777777" w:rsidTr="00B00585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E4EFD36" w14:textId="77777777" w:rsidR="00B00585" w:rsidRPr="00B33366" w:rsidRDefault="00B00585">
            <w:pPr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Kontaktperson</w:t>
            </w:r>
          </w:p>
        </w:tc>
        <w:tc>
          <w:tcPr>
            <w:tcW w:w="4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FD3" w14:textId="77777777" w:rsidR="00B00585" w:rsidRPr="00B33366" w:rsidRDefault="00B00585">
            <w:pPr>
              <w:spacing w:before="40" w:after="40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00585" w:rsidRPr="00B33366" w14:paraId="06210A43" w14:textId="77777777" w:rsidTr="00B00585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88617F3" w14:textId="77777777" w:rsidR="00B00585" w:rsidRPr="00B33366" w:rsidRDefault="00B00585">
            <w:pPr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Telefon</w:t>
            </w:r>
          </w:p>
        </w:tc>
        <w:tc>
          <w:tcPr>
            <w:tcW w:w="4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A482" w14:textId="77777777" w:rsidR="00B00585" w:rsidRPr="00B33366" w:rsidRDefault="00B00585">
            <w:pPr>
              <w:spacing w:before="40" w:after="40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00585" w:rsidRPr="00B33366" w14:paraId="2185AE8B" w14:textId="77777777" w:rsidTr="00B00585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C9369B5" w14:textId="77777777" w:rsidR="00B00585" w:rsidRPr="00B33366" w:rsidRDefault="00B00585">
            <w:pPr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E-postadresse</w:t>
            </w:r>
          </w:p>
        </w:tc>
        <w:tc>
          <w:tcPr>
            <w:tcW w:w="4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586" w14:textId="77777777" w:rsidR="00B00585" w:rsidRPr="00B33366" w:rsidRDefault="00B00585">
            <w:pPr>
              <w:spacing w:before="40" w:after="40"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0A0E4676" w14:textId="77777777" w:rsidR="002A1104" w:rsidRPr="00B33366" w:rsidRDefault="002A1104" w:rsidP="002A1104">
      <w:pPr>
        <w:rPr>
          <w:rFonts w:asciiTheme="minorHAnsi" w:hAnsiTheme="minorHAnsi"/>
          <w:sz w:val="22"/>
          <w:szCs w:val="22"/>
        </w:rPr>
      </w:pPr>
    </w:p>
    <w:p w14:paraId="61112443" w14:textId="42FA31E9" w:rsidR="00B00585" w:rsidRPr="00B33366" w:rsidRDefault="00B00585" w:rsidP="00B00585">
      <w:pPr>
        <w:ind w:left="-142"/>
        <w:rPr>
          <w:rFonts w:asciiTheme="minorHAnsi" w:hAnsiTheme="minorHAnsi" w:cs="Arial"/>
          <w:sz w:val="22"/>
          <w:szCs w:val="22"/>
        </w:rPr>
      </w:pPr>
      <w:r w:rsidRPr="00B33366">
        <w:rPr>
          <w:rFonts w:asciiTheme="minorHAnsi" w:hAnsiTheme="minorHAnsi" w:cs="Arial"/>
          <w:sz w:val="22"/>
          <w:szCs w:val="22"/>
        </w:rPr>
        <w:t xml:space="preserve">Vi viser til mottatt konkurransegrunnlag. Vi har gleden av å inngi et komplett tilbud i henhold til de forutsetninger som </w:t>
      </w:r>
      <w:r w:rsidR="00B17815" w:rsidRPr="00B33366">
        <w:rPr>
          <w:rFonts w:asciiTheme="minorHAnsi" w:hAnsiTheme="minorHAnsi" w:cs="Arial"/>
          <w:sz w:val="22"/>
          <w:szCs w:val="22"/>
        </w:rPr>
        <w:t>er gitt i konkurransegrunnlaget og tilhørende bilag.</w:t>
      </w:r>
    </w:p>
    <w:p w14:paraId="69A913C0" w14:textId="77777777" w:rsidR="00B00585" w:rsidRPr="00B33366" w:rsidRDefault="00B00585" w:rsidP="00B00585">
      <w:pPr>
        <w:ind w:left="-142"/>
        <w:rPr>
          <w:rFonts w:asciiTheme="minorHAnsi" w:hAnsiTheme="minorHAnsi" w:cs="Arial"/>
          <w:sz w:val="22"/>
          <w:szCs w:val="22"/>
        </w:rPr>
      </w:pPr>
    </w:p>
    <w:p w14:paraId="03A1791B" w14:textId="77777777" w:rsidR="002F1D4E" w:rsidRPr="00B33366" w:rsidRDefault="002F1D4E" w:rsidP="002F1D4E">
      <w:pPr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fldChar w:fldCharType="begin">
          <w:ffData>
            <w:name w:val="Tekst10"/>
            <w:enabled/>
            <w:calcOnExit w:val="0"/>
            <w:textInput/>
          </w:ffData>
        </w:fldChar>
      </w:r>
      <w:bookmarkStart w:id="1" w:name="Tekst10"/>
      <w:r w:rsidRPr="00B33366">
        <w:rPr>
          <w:rFonts w:asciiTheme="minorHAnsi" w:hAnsiTheme="minorHAnsi"/>
          <w:sz w:val="22"/>
          <w:szCs w:val="22"/>
        </w:rPr>
        <w:instrText xml:space="preserve"> FORMTEXT </w:instrText>
      </w:r>
      <w:r w:rsidRPr="00B33366">
        <w:rPr>
          <w:rFonts w:asciiTheme="minorHAnsi" w:hAnsiTheme="minorHAnsi"/>
          <w:sz w:val="22"/>
          <w:szCs w:val="22"/>
        </w:rPr>
      </w:r>
      <w:r w:rsidRPr="00B33366">
        <w:rPr>
          <w:rFonts w:asciiTheme="minorHAnsi" w:hAnsiTheme="minorHAnsi"/>
          <w:sz w:val="22"/>
          <w:szCs w:val="22"/>
        </w:rPr>
        <w:fldChar w:fldCharType="separate"/>
      </w:r>
      <w:r w:rsidRPr="00B33366">
        <w:rPr>
          <w:rFonts w:asciiTheme="minorHAnsi" w:hAnsiTheme="minorHAnsi"/>
          <w:sz w:val="22"/>
          <w:szCs w:val="22"/>
        </w:rPr>
        <w:t>Tilbudsbeskrivelse her</w:t>
      </w:r>
      <w:r w:rsidRPr="00B33366">
        <w:rPr>
          <w:rFonts w:asciiTheme="minorHAnsi" w:hAnsiTheme="minorHAnsi"/>
          <w:sz w:val="22"/>
          <w:szCs w:val="22"/>
        </w:rPr>
        <w:br/>
      </w:r>
      <w:r w:rsidRPr="00B33366">
        <w:rPr>
          <w:rFonts w:asciiTheme="minorHAnsi" w:hAnsiTheme="minorHAnsi"/>
          <w:sz w:val="22"/>
          <w:szCs w:val="22"/>
        </w:rPr>
        <w:br/>
      </w:r>
      <w:r w:rsidRPr="00B33366">
        <w:rPr>
          <w:rFonts w:asciiTheme="minorHAnsi" w:hAnsiTheme="minorHAnsi"/>
          <w:sz w:val="22"/>
          <w:szCs w:val="22"/>
        </w:rPr>
        <w:br/>
      </w:r>
      <w:r w:rsidRPr="00B33366">
        <w:rPr>
          <w:rFonts w:asciiTheme="minorHAnsi" w:hAnsiTheme="minorHAnsi"/>
          <w:sz w:val="22"/>
          <w:szCs w:val="22"/>
        </w:rPr>
        <w:br/>
      </w:r>
      <w:r w:rsidRPr="00B33366">
        <w:rPr>
          <w:rFonts w:asciiTheme="minorHAnsi" w:hAnsiTheme="minorHAnsi"/>
          <w:sz w:val="22"/>
          <w:szCs w:val="22"/>
        </w:rPr>
        <w:br/>
      </w:r>
      <w:r w:rsidRPr="00B33366">
        <w:rPr>
          <w:rFonts w:asciiTheme="minorHAnsi" w:hAnsiTheme="minorHAnsi"/>
          <w:sz w:val="22"/>
          <w:szCs w:val="22"/>
        </w:rPr>
        <w:br/>
      </w:r>
      <w:r w:rsidRPr="00B33366">
        <w:rPr>
          <w:rFonts w:asciiTheme="minorHAnsi" w:hAnsiTheme="minorHAnsi"/>
          <w:sz w:val="22"/>
          <w:szCs w:val="22"/>
        </w:rPr>
        <w:br/>
      </w:r>
      <w:r w:rsidRPr="00B33366">
        <w:rPr>
          <w:rFonts w:asciiTheme="minorHAnsi" w:hAnsiTheme="minorHAnsi"/>
          <w:sz w:val="22"/>
          <w:szCs w:val="22"/>
        </w:rPr>
        <w:br/>
      </w:r>
      <w:r w:rsidRPr="00B33366">
        <w:rPr>
          <w:rFonts w:asciiTheme="minorHAnsi" w:hAnsiTheme="minorHAnsi"/>
          <w:sz w:val="22"/>
          <w:szCs w:val="22"/>
        </w:rPr>
        <w:fldChar w:fldCharType="end"/>
      </w:r>
      <w:bookmarkEnd w:id="1"/>
    </w:p>
    <w:p w14:paraId="229FE725" w14:textId="4403CA26" w:rsidR="00B17815" w:rsidRPr="00B33366" w:rsidRDefault="00B00585" w:rsidP="00B17815">
      <w:pPr>
        <w:ind w:left="-142"/>
        <w:rPr>
          <w:rFonts w:asciiTheme="minorHAnsi" w:hAnsiTheme="minorHAnsi" w:cs="Arial"/>
          <w:sz w:val="22"/>
          <w:szCs w:val="22"/>
        </w:rPr>
      </w:pPr>
      <w:r w:rsidRPr="00B33366">
        <w:rPr>
          <w:rFonts w:asciiTheme="minorHAnsi" w:hAnsiTheme="minorHAnsi" w:cs="Arial"/>
          <w:sz w:val="22"/>
          <w:szCs w:val="22"/>
        </w:rPr>
        <w:t>Vi leverer tilbud etter f</w:t>
      </w:r>
      <w:r w:rsidR="00B17815" w:rsidRPr="00B33366">
        <w:rPr>
          <w:rFonts w:asciiTheme="minorHAnsi" w:hAnsiTheme="minorHAnsi" w:cs="Arial"/>
          <w:sz w:val="22"/>
          <w:szCs w:val="22"/>
        </w:rPr>
        <w:t xml:space="preserve">ølgende leverandørkonstellasjon, </w:t>
      </w:r>
      <w:r w:rsidR="00B17815" w:rsidRPr="00B33366">
        <w:rPr>
          <w:rFonts w:asciiTheme="minorHAnsi" w:hAnsiTheme="minorHAnsi"/>
          <w:color w:val="0000FF"/>
          <w:sz w:val="22"/>
          <w:szCs w:val="22"/>
        </w:rPr>
        <w:t>jf. Konkurransebestemmelser, kap.4:</w:t>
      </w:r>
      <w:r w:rsidR="00B17815" w:rsidRPr="00B33366">
        <w:rPr>
          <w:rFonts w:asciiTheme="minorHAnsi" w:hAnsiTheme="minorHAnsi" w:cs="Arial"/>
          <w:sz w:val="22"/>
          <w:szCs w:val="22"/>
        </w:rPr>
        <w:t xml:space="preserve"> </w:t>
      </w:r>
    </w:p>
    <w:p w14:paraId="6E99DA1A" w14:textId="77777777" w:rsidR="003423C6" w:rsidRPr="003423C6" w:rsidRDefault="003423C6" w:rsidP="003423C6">
      <w:pPr>
        <w:pStyle w:val="Listeavsnitt"/>
        <w:numPr>
          <w:ilvl w:val="0"/>
          <w:numId w:val="19"/>
        </w:numPr>
        <w:rPr>
          <w:rFonts w:asciiTheme="minorHAnsi" w:hAnsiTheme="minorHAnsi"/>
          <w:sz w:val="22"/>
          <w:szCs w:val="22"/>
        </w:rPr>
      </w:pPr>
      <w:r w:rsidRPr="003423C6">
        <w:rPr>
          <w:rFonts w:asciiTheme="minorHAnsi" w:hAnsiTheme="minorHAnsi"/>
          <w:sz w:val="22"/>
          <w:szCs w:val="22"/>
        </w:rPr>
        <w:t>En leverandør.</w:t>
      </w:r>
    </w:p>
    <w:p w14:paraId="0275AA8B" w14:textId="3A808B0C" w:rsidR="003423C6" w:rsidRPr="003423C6" w:rsidRDefault="003423C6" w:rsidP="003423C6">
      <w:pPr>
        <w:pStyle w:val="Listeavsnitt"/>
        <w:numPr>
          <w:ilvl w:val="0"/>
          <w:numId w:val="19"/>
        </w:numPr>
        <w:rPr>
          <w:rFonts w:asciiTheme="minorHAnsi" w:hAnsiTheme="minorHAnsi"/>
          <w:sz w:val="22"/>
          <w:szCs w:val="22"/>
        </w:rPr>
      </w:pPr>
      <w:r w:rsidRPr="003423C6">
        <w:rPr>
          <w:rFonts w:asciiTheme="minorHAnsi" w:hAnsiTheme="minorHAnsi"/>
          <w:sz w:val="22"/>
          <w:szCs w:val="22"/>
        </w:rPr>
        <w:t>En hovedleverandør med en/flere underleverandør(er)</w:t>
      </w:r>
      <w:r w:rsidRPr="003423C6">
        <w:rPr>
          <w:rFonts w:asciiTheme="minorHAnsi" w:hAnsiTheme="minorHAnsi"/>
          <w:iCs/>
          <w:sz w:val="22"/>
          <w:szCs w:val="22"/>
        </w:rPr>
        <w:t>.</w:t>
      </w:r>
    </w:p>
    <w:p w14:paraId="115D5D82" w14:textId="10E0BBE9" w:rsidR="003423C6" w:rsidRPr="003423C6" w:rsidRDefault="003423C6" w:rsidP="003423C6">
      <w:pPr>
        <w:pStyle w:val="Listeavsnitt"/>
        <w:numPr>
          <w:ilvl w:val="0"/>
          <w:numId w:val="19"/>
        </w:numPr>
        <w:rPr>
          <w:rFonts w:asciiTheme="minorHAnsi" w:hAnsiTheme="minorHAnsi"/>
          <w:iCs/>
          <w:sz w:val="22"/>
          <w:szCs w:val="22"/>
        </w:rPr>
      </w:pPr>
      <w:r w:rsidRPr="003423C6">
        <w:rPr>
          <w:rFonts w:asciiTheme="minorHAnsi" w:hAnsiTheme="minorHAnsi"/>
          <w:sz w:val="22"/>
          <w:szCs w:val="22"/>
        </w:rPr>
        <w:t xml:space="preserve">En leverandør, med støtte fra andre virksomheter, jf. anskaffelsesforskriften § 16-10. </w:t>
      </w:r>
    </w:p>
    <w:p w14:paraId="30A07AAF" w14:textId="75E370F6" w:rsidR="003423C6" w:rsidRPr="003423C6" w:rsidRDefault="003423C6" w:rsidP="003423C6">
      <w:pPr>
        <w:pStyle w:val="Listeavsnitt"/>
        <w:numPr>
          <w:ilvl w:val="0"/>
          <w:numId w:val="19"/>
        </w:numPr>
        <w:rPr>
          <w:rFonts w:asciiTheme="minorHAnsi" w:hAnsiTheme="minorHAnsi"/>
          <w:sz w:val="22"/>
          <w:szCs w:val="22"/>
        </w:rPr>
      </w:pPr>
      <w:r w:rsidRPr="003423C6">
        <w:rPr>
          <w:rFonts w:asciiTheme="minorHAnsi" w:hAnsiTheme="minorHAnsi"/>
          <w:sz w:val="22"/>
          <w:szCs w:val="22"/>
        </w:rPr>
        <w:t>En gruppe leverandører som opptrer i fellesskap, jf. anskaffelsesforskriften § 16-11.</w:t>
      </w:r>
    </w:p>
    <w:p w14:paraId="5EC5321C" w14:textId="31717824" w:rsidR="00B00585" w:rsidRPr="00B33366" w:rsidRDefault="00E32096" w:rsidP="003423C6">
      <w:pPr>
        <w:ind w:left="1068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p w14:paraId="4E204AEA" w14:textId="6794861C" w:rsidR="00B00585" w:rsidRPr="00B33366" w:rsidRDefault="00B00585" w:rsidP="00B00585">
      <w:pPr>
        <w:numPr>
          <w:ilvl w:val="0"/>
          <w:numId w:val="19"/>
        </w:numPr>
        <w:ind w:left="1068"/>
        <w:rPr>
          <w:rFonts w:asciiTheme="minorHAnsi" w:hAnsiTheme="minorHAnsi" w:cs="Arial"/>
          <w:sz w:val="22"/>
          <w:szCs w:val="22"/>
        </w:rPr>
      </w:pPr>
      <w:r w:rsidRPr="00B33366">
        <w:rPr>
          <w:rFonts w:asciiTheme="minorHAnsi" w:hAnsiTheme="minorHAnsi" w:cs="Arial"/>
          <w:sz w:val="22"/>
          <w:szCs w:val="22"/>
        </w:rPr>
        <w:t>Ti</w:t>
      </w:r>
      <w:r w:rsidR="00FF1D92" w:rsidRPr="00B33366">
        <w:rPr>
          <w:rFonts w:asciiTheme="minorHAnsi" w:hAnsiTheme="minorHAnsi" w:cs="Arial"/>
          <w:sz w:val="22"/>
          <w:szCs w:val="22"/>
        </w:rPr>
        <w:t>lbudet leveres uten forbehold eller avvik</w:t>
      </w:r>
    </w:p>
    <w:p w14:paraId="47E6DEAE" w14:textId="34B2C116" w:rsidR="00B00585" w:rsidRPr="00B33366" w:rsidRDefault="00B00585" w:rsidP="00B00585">
      <w:pPr>
        <w:numPr>
          <w:ilvl w:val="0"/>
          <w:numId w:val="19"/>
        </w:numPr>
        <w:ind w:left="1068"/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t>Tilbudet inneholder ikke tau</w:t>
      </w:r>
      <w:r w:rsidR="00B17815" w:rsidRPr="00B33366">
        <w:rPr>
          <w:rFonts w:asciiTheme="minorHAnsi" w:hAnsiTheme="minorHAnsi"/>
          <w:sz w:val="22"/>
          <w:szCs w:val="22"/>
        </w:rPr>
        <w:t>shetsbelagte opplysninger</w:t>
      </w:r>
    </w:p>
    <w:p w14:paraId="2DB7D30B" w14:textId="77777777" w:rsidR="00B17815" w:rsidRPr="00B33366" w:rsidRDefault="00B00585" w:rsidP="00B00585">
      <w:pPr>
        <w:numPr>
          <w:ilvl w:val="0"/>
          <w:numId w:val="19"/>
        </w:numPr>
        <w:ind w:left="1068"/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t>Tilbudet inneholder taushetsbelagte opplysninger</w:t>
      </w:r>
    </w:p>
    <w:p w14:paraId="7EF993B9" w14:textId="08F01EDD" w:rsidR="00B00585" w:rsidRPr="00B33366" w:rsidRDefault="00B00585" w:rsidP="00B17815">
      <w:pPr>
        <w:rPr>
          <w:rFonts w:asciiTheme="minorHAnsi" w:hAnsiTheme="minorHAnsi"/>
          <w:sz w:val="22"/>
          <w:szCs w:val="22"/>
        </w:rPr>
      </w:pPr>
    </w:p>
    <w:p w14:paraId="47A50A3B" w14:textId="77777777" w:rsidR="00B00585" w:rsidRPr="00B33366" w:rsidRDefault="00B00585" w:rsidP="00B00585">
      <w:pPr>
        <w:rPr>
          <w:rFonts w:asciiTheme="minorHAnsi" w:hAnsiTheme="minorHAnsi"/>
          <w:sz w:val="22"/>
          <w:szCs w:val="22"/>
        </w:rPr>
      </w:pPr>
    </w:p>
    <w:p w14:paraId="2186542D" w14:textId="691AD0C5" w:rsidR="00B00585" w:rsidRPr="00B33366" w:rsidRDefault="00FF1D92" w:rsidP="00B00585">
      <w:pPr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t>Tilbyder plikter å beskrive alle avvik og forbehold i dette tilbudsbrevet.</w:t>
      </w:r>
      <w:r w:rsidR="003423C6">
        <w:rPr>
          <w:rFonts w:asciiTheme="minorHAnsi" w:hAnsiTheme="minorHAnsi"/>
          <w:sz w:val="22"/>
          <w:szCs w:val="22"/>
        </w:rPr>
        <w:br/>
      </w:r>
    </w:p>
    <w:p w14:paraId="3957F48D" w14:textId="6D15767B" w:rsidR="00B00585" w:rsidRPr="00B33366" w:rsidRDefault="00B00585" w:rsidP="00B00585">
      <w:pPr>
        <w:pStyle w:val="Brdtekst"/>
        <w:numPr>
          <w:ilvl w:val="0"/>
          <w:numId w:val="19"/>
        </w:numPr>
        <w:spacing w:after="120" w:line="360" w:lineRule="auto"/>
        <w:ind w:left="1068"/>
        <w:jc w:val="left"/>
        <w:rPr>
          <w:rFonts w:asciiTheme="minorHAnsi" w:hAnsiTheme="minorHAnsi" w:cs="Arial"/>
          <w:sz w:val="22"/>
          <w:szCs w:val="22"/>
        </w:rPr>
      </w:pPr>
      <w:r w:rsidRPr="00B33366">
        <w:rPr>
          <w:rFonts w:asciiTheme="minorHAnsi" w:hAnsiTheme="minorHAnsi" w:cs="Arial"/>
          <w:sz w:val="22"/>
          <w:szCs w:val="22"/>
        </w:rPr>
        <w:t xml:space="preserve">Vi tar </w:t>
      </w:r>
      <w:r w:rsidR="00E32096">
        <w:rPr>
          <w:rFonts w:asciiTheme="minorHAnsi" w:hAnsiTheme="minorHAnsi" w:cs="Arial"/>
          <w:sz w:val="22"/>
          <w:szCs w:val="22"/>
        </w:rPr>
        <w:t>følgende forbehold mot</w:t>
      </w:r>
      <w:r w:rsidR="00E32096">
        <w:rPr>
          <w:rFonts w:asciiTheme="minorHAnsi" w:hAnsiTheme="minorHAnsi" w:cs="Arial"/>
          <w:sz w:val="22"/>
          <w:szCs w:val="22"/>
          <w:lang w:val="nb-NO"/>
        </w:rPr>
        <w:t xml:space="preserve"> avtale</w:t>
      </w:r>
      <w:r w:rsidRPr="00B33366">
        <w:rPr>
          <w:rFonts w:asciiTheme="minorHAnsi" w:hAnsiTheme="minorHAnsi" w:cs="Arial"/>
          <w:sz w:val="22"/>
          <w:szCs w:val="22"/>
        </w:rPr>
        <w:t>vilkårene: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2291"/>
        <w:gridCol w:w="2291"/>
        <w:gridCol w:w="2291"/>
      </w:tblGrid>
      <w:tr w:rsidR="00B00585" w:rsidRPr="00B33366" w14:paraId="41D4AC2F" w14:textId="77777777" w:rsidTr="00B17815"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E4D9385" w14:textId="34EA63E5" w:rsidR="00B00585" w:rsidRPr="00B33366" w:rsidRDefault="00E32096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Ref. nr. i </w:t>
            </w:r>
            <w:r>
              <w:rPr>
                <w:rFonts w:asciiTheme="minorHAnsi" w:hAnsiTheme="minorHAnsi" w:cs="Arial"/>
                <w:b w:val="0"/>
                <w:sz w:val="22"/>
                <w:szCs w:val="22"/>
                <w:lang w:val="nb-NO"/>
              </w:rPr>
              <w:t>avtale</w:t>
            </w:r>
            <w:r w:rsidR="00B00585" w:rsidRPr="00B33366">
              <w:rPr>
                <w:rFonts w:asciiTheme="minorHAnsi" w:hAnsiTheme="minorHAnsi" w:cs="Arial"/>
                <w:b w:val="0"/>
                <w:sz w:val="22"/>
                <w:szCs w:val="22"/>
              </w:rPr>
              <w:t>-vilkår/bilag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1214E68" w14:textId="77777777" w:rsidR="00B00585" w:rsidRPr="00B33366" w:rsidRDefault="00B00585">
            <w:pPr>
              <w:pStyle w:val="Brdtekst"/>
              <w:ind w:left="57"/>
              <w:rPr>
                <w:rFonts w:asciiTheme="minorHAnsi" w:hAnsiTheme="minorHAnsi" w:cs="Arial"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 w:val="0"/>
                <w:sz w:val="22"/>
                <w:szCs w:val="22"/>
              </w:rPr>
              <w:t>Beskrivelse av forbehold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5C98D45" w14:textId="77777777" w:rsidR="00B00585" w:rsidRPr="00B33366" w:rsidRDefault="00B00585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 w:val="0"/>
                <w:sz w:val="22"/>
                <w:szCs w:val="22"/>
              </w:rPr>
              <w:t>Årsak til forbehold</w:t>
            </w:r>
          </w:p>
          <w:p w14:paraId="503D97B0" w14:textId="77777777" w:rsidR="00B00585" w:rsidRPr="00B33366" w:rsidRDefault="00B00585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65F11779" w14:textId="77777777" w:rsidR="00B00585" w:rsidRPr="00B33366" w:rsidRDefault="00B00585">
            <w:pPr>
              <w:ind w:firstLine="708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D1E634F" w14:textId="77777777" w:rsidR="00B00585" w:rsidRPr="00B33366" w:rsidRDefault="00B00585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 w:val="0"/>
                <w:sz w:val="22"/>
                <w:szCs w:val="22"/>
              </w:rPr>
              <w:t>Konsekvenser for ytelser, pris, risiko, fremdrift mv.</w:t>
            </w:r>
          </w:p>
        </w:tc>
      </w:tr>
      <w:tr w:rsidR="00B00585" w:rsidRPr="00B33366" w14:paraId="73785333" w14:textId="77777777" w:rsidTr="00B00585"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62DD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7F51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7C3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1585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00585" w:rsidRPr="00B33366" w14:paraId="78806BB9" w14:textId="77777777" w:rsidTr="00B00585"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B18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7363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9DD7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B21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4FFE82A" w14:textId="77777777" w:rsidR="00B00585" w:rsidRPr="00B33366" w:rsidRDefault="00B00585" w:rsidP="00B17815">
      <w:pPr>
        <w:pStyle w:val="Brdtekst"/>
        <w:spacing w:line="360" w:lineRule="auto"/>
        <w:jc w:val="left"/>
        <w:rPr>
          <w:rFonts w:asciiTheme="minorHAnsi" w:hAnsiTheme="minorHAnsi" w:cs="Arial"/>
          <w:sz w:val="22"/>
          <w:szCs w:val="22"/>
          <w:lang w:val="nb-NO"/>
        </w:rPr>
      </w:pPr>
    </w:p>
    <w:p w14:paraId="287A73FE" w14:textId="77777777" w:rsidR="00B00585" w:rsidRPr="00B33366" w:rsidRDefault="00B00585" w:rsidP="00B00585">
      <w:pPr>
        <w:numPr>
          <w:ilvl w:val="0"/>
          <w:numId w:val="19"/>
        </w:numPr>
        <w:rPr>
          <w:rFonts w:asciiTheme="minorHAnsi" w:hAnsiTheme="minorHAnsi" w:cs="Arial"/>
          <w:b/>
          <w:sz w:val="22"/>
          <w:szCs w:val="22"/>
        </w:rPr>
      </w:pPr>
      <w:r w:rsidRPr="00B33366">
        <w:rPr>
          <w:rFonts w:asciiTheme="minorHAnsi" w:hAnsiTheme="minorHAnsi" w:cs="Arial"/>
          <w:b/>
          <w:sz w:val="22"/>
          <w:szCs w:val="22"/>
        </w:rPr>
        <w:t>Vi tar følgende forbehold mot konkurransegrunnlaget:</w:t>
      </w:r>
    </w:p>
    <w:p w14:paraId="7CC09DDA" w14:textId="77777777" w:rsidR="00B00585" w:rsidRPr="00B33366" w:rsidRDefault="00B00585" w:rsidP="00B00585">
      <w:pPr>
        <w:ind w:left="720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2291"/>
        <w:gridCol w:w="2291"/>
        <w:gridCol w:w="2291"/>
      </w:tblGrid>
      <w:tr w:rsidR="00B00585" w:rsidRPr="00B33366" w14:paraId="2D905188" w14:textId="77777777" w:rsidTr="00B17815"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474B873" w14:textId="54329A6E" w:rsidR="00B00585" w:rsidRPr="00B33366" w:rsidRDefault="00256000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 w:val="0"/>
                <w:sz w:val="22"/>
                <w:szCs w:val="22"/>
              </w:rPr>
              <w:t xml:space="preserve">Ref. nr. i </w:t>
            </w:r>
            <w:r>
              <w:rPr>
                <w:rFonts w:asciiTheme="minorHAnsi" w:hAnsiTheme="minorHAnsi" w:cs="Arial"/>
                <w:b w:val="0"/>
                <w:sz w:val="22"/>
                <w:szCs w:val="22"/>
                <w:lang w:val="nb-NO"/>
              </w:rPr>
              <w:t>avtale</w:t>
            </w:r>
            <w:r w:rsidR="00B00585" w:rsidRPr="00B33366">
              <w:rPr>
                <w:rFonts w:asciiTheme="minorHAnsi" w:hAnsiTheme="minorHAnsi" w:cs="Arial"/>
                <w:b w:val="0"/>
                <w:sz w:val="22"/>
                <w:szCs w:val="22"/>
              </w:rPr>
              <w:t>-vilkår/bilag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CD4B7D2" w14:textId="77777777" w:rsidR="00B00585" w:rsidRPr="00B33366" w:rsidRDefault="00B00585">
            <w:pPr>
              <w:pStyle w:val="Brdtekst"/>
              <w:ind w:left="57"/>
              <w:rPr>
                <w:rFonts w:asciiTheme="minorHAnsi" w:hAnsiTheme="minorHAnsi" w:cs="Arial"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 w:val="0"/>
                <w:sz w:val="22"/>
                <w:szCs w:val="22"/>
              </w:rPr>
              <w:t>Beskrivelse av forbehold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579CB4ED" w14:textId="77777777" w:rsidR="00B00585" w:rsidRPr="00B33366" w:rsidRDefault="00B00585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 w:val="0"/>
                <w:sz w:val="22"/>
                <w:szCs w:val="22"/>
              </w:rPr>
              <w:t>Årsak til forbehold</w:t>
            </w:r>
          </w:p>
          <w:p w14:paraId="31D5C66F" w14:textId="77777777" w:rsidR="00B00585" w:rsidRPr="00B33366" w:rsidRDefault="00B00585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712A5E19" w14:textId="77777777" w:rsidR="00B00585" w:rsidRPr="00B33366" w:rsidRDefault="00B00585">
            <w:pPr>
              <w:ind w:firstLine="708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168D3C1" w14:textId="77777777" w:rsidR="00B00585" w:rsidRPr="00B33366" w:rsidRDefault="00B00585">
            <w:pPr>
              <w:pStyle w:val="Brdtekst"/>
              <w:rPr>
                <w:rFonts w:asciiTheme="minorHAnsi" w:hAnsiTheme="minorHAnsi" w:cs="Arial"/>
                <w:sz w:val="22"/>
                <w:szCs w:val="22"/>
              </w:rPr>
            </w:pPr>
            <w:r w:rsidRPr="00B33366">
              <w:rPr>
                <w:rFonts w:asciiTheme="minorHAnsi" w:hAnsiTheme="minorHAnsi" w:cs="Arial"/>
                <w:b w:val="0"/>
                <w:sz w:val="22"/>
                <w:szCs w:val="22"/>
              </w:rPr>
              <w:t>Konsekvenser for ytelser, pris, risiko, fremdrift mv.</w:t>
            </w:r>
          </w:p>
        </w:tc>
      </w:tr>
      <w:tr w:rsidR="00B00585" w:rsidRPr="00B33366" w14:paraId="55FA7243" w14:textId="77777777" w:rsidTr="00B00585"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8DA6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E3F9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8E4E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0312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00585" w:rsidRPr="00B33366" w14:paraId="131C48BD" w14:textId="77777777" w:rsidTr="00B00585"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56B0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4DBE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4784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676" w14:textId="77777777" w:rsidR="00B00585" w:rsidRPr="00B33366" w:rsidRDefault="00B00585">
            <w:pPr>
              <w:pStyle w:val="Brdtekst"/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1EA5407" w14:textId="77777777" w:rsidR="00B00585" w:rsidRPr="00B33366" w:rsidRDefault="00B00585" w:rsidP="00B33366">
      <w:pPr>
        <w:rPr>
          <w:rFonts w:asciiTheme="minorHAnsi" w:hAnsiTheme="minorHAnsi" w:cs="Arial"/>
          <w:sz w:val="22"/>
          <w:szCs w:val="22"/>
        </w:rPr>
      </w:pPr>
    </w:p>
    <w:p w14:paraId="75A677DE" w14:textId="77777777" w:rsidR="00B00585" w:rsidRPr="00B33366" w:rsidRDefault="00B00585" w:rsidP="00B00585">
      <w:pPr>
        <w:ind w:left="1080"/>
        <w:rPr>
          <w:rFonts w:asciiTheme="minorHAnsi" w:hAnsiTheme="minorHAnsi" w:cs="Arial"/>
          <w:sz w:val="22"/>
          <w:szCs w:val="22"/>
        </w:rPr>
      </w:pPr>
    </w:p>
    <w:p w14:paraId="0E516C00" w14:textId="77777777" w:rsidR="00B00585" w:rsidRPr="00B33366" w:rsidRDefault="00B00585" w:rsidP="00B17815">
      <w:pPr>
        <w:numPr>
          <w:ilvl w:val="0"/>
          <w:numId w:val="19"/>
        </w:numPr>
        <w:ind w:left="993"/>
        <w:rPr>
          <w:rFonts w:asciiTheme="minorHAnsi" w:hAnsiTheme="minorHAnsi" w:cs="Arial"/>
          <w:sz w:val="22"/>
          <w:szCs w:val="22"/>
        </w:rPr>
      </w:pPr>
      <w:r w:rsidRPr="00B33366">
        <w:rPr>
          <w:rFonts w:asciiTheme="minorHAnsi" w:hAnsiTheme="minorHAnsi" w:cs="Arial"/>
          <w:sz w:val="22"/>
          <w:szCs w:val="22"/>
        </w:rPr>
        <w:t xml:space="preserve">Tilbyder bekrefter at det vil bli/ er </w:t>
      </w:r>
      <w:r w:rsidRPr="00B33366">
        <w:rPr>
          <w:rFonts w:asciiTheme="minorHAnsi" w:hAnsiTheme="minorHAnsi"/>
          <w:sz w:val="22"/>
          <w:szCs w:val="22"/>
        </w:rPr>
        <w:t>inngått</w:t>
      </w:r>
      <w:r w:rsidRPr="00B33366">
        <w:rPr>
          <w:rFonts w:asciiTheme="minorHAnsi" w:hAnsiTheme="minorHAnsi" w:cs="Arial"/>
          <w:sz w:val="22"/>
          <w:szCs w:val="22"/>
        </w:rPr>
        <w:t xml:space="preserve"> avtale med Markedsplassen ehandel.no.</w:t>
      </w:r>
    </w:p>
    <w:p w14:paraId="64A8E249" w14:textId="77777777" w:rsidR="00B00585" w:rsidRPr="00B33366" w:rsidRDefault="00B00585" w:rsidP="00B17815">
      <w:pPr>
        <w:numPr>
          <w:ilvl w:val="0"/>
          <w:numId w:val="19"/>
        </w:numPr>
        <w:ind w:left="993"/>
        <w:rPr>
          <w:rFonts w:asciiTheme="minorHAnsi" w:hAnsiTheme="minorHAnsi" w:cs="Arial"/>
          <w:sz w:val="22"/>
          <w:szCs w:val="22"/>
        </w:rPr>
      </w:pPr>
      <w:r w:rsidRPr="00B33366">
        <w:rPr>
          <w:rFonts w:asciiTheme="minorHAnsi" w:hAnsiTheme="minorHAnsi" w:cs="Arial"/>
          <w:sz w:val="22"/>
          <w:szCs w:val="22"/>
        </w:rPr>
        <w:t xml:space="preserve">Tilbyder bekrefter at han i løpet av de siste fem år ikke er rettskraftig dømt for deltakelse i en kriminell organisasjon eller for korrupsjon, bedrageri eller hvitvasking av penger, eller at han ved en rettskraftig dom er kjent skyldig i straffbare forhold som angår den yrkesmessige vandel. </w:t>
      </w:r>
    </w:p>
    <w:p w14:paraId="3DFE03C1" w14:textId="77777777" w:rsidR="00B00585" w:rsidRPr="00B33366" w:rsidRDefault="00B00585" w:rsidP="00B00585">
      <w:pPr>
        <w:pStyle w:val="Brdtekst"/>
        <w:rPr>
          <w:rFonts w:asciiTheme="minorHAnsi" w:hAnsiTheme="minorHAnsi" w:cs="Arial"/>
          <w:sz w:val="22"/>
          <w:szCs w:val="22"/>
        </w:rPr>
      </w:pPr>
    </w:p>
    <w:p w14:paraId="54E2D8E8" w14:textId="77777777" w:rsidR="00B00585" w:rsidRPr="00B33366" w:rsidRDefault="00B00585" w:rsidP="00B00585">
      <w:pPr>
        <w:pStyle w:val="Brdtekst"/>
        <w:rPr>
          <w:rFonts w:asciiTheme="minorHAnsi" w:hAnsiTheme="minorHAnsi" w:cs="Arial"/>
          <w:sz w:val="22"/>
          <w:szCs w:val="22"/>
        </w:rPr>
      </w:pPr>
    </w:p>
    <w:p w14:paraId="508380DC" w14:textId="7008F4B0" w:rsidR="005B2A47" w:rsidRPr="00B33366" w:rsidRDefault="005B2A47" w:rsidP="00B17815">
      <w:pPr>
        <w:tabs>
          <w:tab w:val="left" w:pos="6787"/>
        </w:tabs>
        <w:rPr>
          <w:rFonts w:asciiTheme="minorHAnsi" w:hAnsiTheme="minorHAnsi"/>
          <w:sz w:val="22"/>
          <w:szCs w:val="22"/>
        </w:rPr>
      </w:pPr>
    </w:p>
    <w:p w14:paraId="4117FCCB" w14:textId="77777777" w:rsidR="002F1D4E" w:rsidRPr="00B33366" w:rsidRDefault="002F1D4E" w:rsidP="009F760F">
      <w:pPr>
        <w:rPr>
          <w:rFonts w:asciiTheme="minorHAnsi" w:hAnsiTheme="minorHAnsi"/>
          <w:sz w:val="22"/>
          <w:szCs w:val="22"/>
        </w:rPr>
      </w:pPr>
    </w:p>
    <w:p w14:paraId="5049D8D1" w14:textId="77777777" w:rsidR="002F1D4E" w:rsidRPr="00B33366" w:rsidRDefault="002F1D4E" w:rsidP="005B2A47">
      <w:pPr>
        <w:ind w:left="360" w:hanging="360"/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t>Med vennlig hilsen,</w:t>
      </w:r>
    </w:p>
    <w:p w14:paraId="3C0F9CB9" w14:textId="77777777" w:rsidR="002F1D4E" w:rsidRPr="00B33366" w:rsidRDefault="002F1D4E" w:rsidP="005B2A47">
      <w:pPr>
        <w:ind w:left="360" w:hanging="360"/>
        <w:rPr>
          <w:rFonts w:asciiTheme="minorHAnsi" w:hAnsiTheme="minorHAnsi"/>
          <w:sz w:val="22"/>
          <w:szCs w:val="22"/>
        </w:rPr>
      </w:pPr>
    </w:p>
    <w:p w14:paraId="0F64F40C" w14:textId="77777777" w:rsidR="002F1D4E" w:rsidRPr="00B33366" w:rsidRDefault="002F1D4E" w:rsidP="005B2A47">
      <w:pPr>
        <w:ind w:left="360" w:hanging="360"/>
        <w:rPr>
          <w:rFonts w:asciiTheme="minorHAnsi" w:hAnsiTheme="minorHAnsi"/>
          <w:sz w:val="22"/>
          <w:szCs w:val="22"/>
        </w:rPr>
      </w:pPr>
    </w:p>
    <w:p w14:paraId="2EF31B5F" w14:textId="77777777" w:rsidR="002F1D4E" w:rsidRPr="00B33366" w:rsidRDefault="002F1D4E" w:rsidP="005B2A47">
      <w:pPr>
        <w:ind w:left="360" w:hanging="360"/>
        <w:rPr>
          <w:rFonts w:asciiTheme="minorHAnsi" w:hAnsiTheme="minorHAnsi"/>
          <w:sz w:val="22"/>
          <w:szCs w:val="22"/>
        </w:rPr>
      </w:pPr>
      <w:commentRangeStart w:id="2"/>
      <w:r w:rsidRPr="00B33366">
        <w:rPr>
          <w:rFonts w:asciiTheme="minorHAnsi" w:hAnsiTheme="minorHAnsi"/>
          <w:sz w:val="22"/>
          <w:szCs w:val="22"/>
        </w:rPr>
        <w:t>____________________________</w:t>
      </w:r>
    </w:p>
    <w:p w14:paraId="3F6DC907" w14:textId="77777777" w:rsidR="002F1D4E" w:rsidRPr="00B33366" w:rsidRDefault="002F1D4E" w:rsidP="005B2A47">
      <w:pPr>
        <w:ind w:left="360" w:hanging="360"/>
        <w:rPr>
          <w:rFonts w:asciiTheme="minorHAnsi" w:hAnsiTheme="minorHAnsi"/>
          <w:sz w:val="22"/>
          <w:szCs w:val="22"/>
          <w:highlight w:val="yellow"/>
        </w:rPr>
      </w:pPr>
      <w:r w:rsidRPr="00B33366">
        <w:rPr>
          <w:rFonts w:asciiTheme="minorHAnsi" w:hAnsiTheme="minorHAnsi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Dato og navn"/>
            </w:textInput>
          </w:ffData>
        </w:fldChar>
      </w:r>
      <w:r w:rsidRPr="00B33366">
        <w:rPr>
          <w:rFonts w:asciiTheme="minorHAnsi" w:hAnsiTheme="minorHAnsi"/>
          <w:sz w:val="22"/>
          <w:szCs w:val="22"/>
          <w:highlight w:val="yellow"/>
        </w:rPr>
        <w:instrText xml:space="preserve"> FORMTEXT </w:instrText>
      </w:r>
      <w:r w:rsidRPr="00B33366">
        <w:rPr>
          <w:rFonts w:asciiTheme="minorHAnsi" w:hAnsiTheme="minorHAnsi"/>
          <w:sz w:val="22"/>
          <w:szCs w:val="22"/>
          <w:highlight w:val="yellow"/>
        </w:rPr>
      </w:r>
      <w:r w:rsidRPr="00B33366">
        <w:rPr>
          <w:rFonts w:asciiTheme="minorHAnsi" w:hAnsiTheme="minorHAnsi"/>
          <w:sz w:val="22"/>
          <w:szCs w:val="22"/>
          <w:highlight w:val="yellow"/>
        </w:rPr>
        <w:fldChar w:fldCharType="separate"/>
      </w:r>
      <w:r w:rsidRPr="00B33366">
        <w:rPr>
          <w:rFonts w:asciiTheme="minorHAnsi" w:hAnsiTheme="minorHAnsi"/>
          <w:sz w:val="22"/>
          <w:szCs w:val="22"/>
          <w:highlight w:val="yellow"/>
        </w:rPr>
        <w:t>Dato og navn</w:t>
      </w:r>
      <w:r w:rsidRPr="00B33366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B33366">
        <w:rPr>
          <w:rFonts w:asciiTheme="minorHAnsi" w:hAnsiTheme="minorHAnsi"/>
          <w:sz w:val="22"/>
          <w:szCs w:val="22"/>
          <w:highlight w:val="yellow"/>
        </w:rPr>
        <w:tab/>
        <w:t xml:space="preserve"> </w:t>
      </w:r>
    </w:p>
    <w:p w14:paraId="71C5F040" w14:textId="77777777" w:rsidR="002F1D4E" w:rsidRPr="00B33366" w:rsidRDefault="002F1D4E" w:rsidP="005B2A47">
      <w:pPr>
        <w:ind w:left="360" w:hanging="360"/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  <w:highlight w:val="yellow"/>
        </w:rPr>
        <w:fldChar w:fldCharType="begin">
          <w:ffData>
            <w:name w:val=""/>
            <w:enabled/>
            <w:calcOnExit w:val="0"/>
            <w:textInput>
              <w:default w:val="Tittel"/>
            </w:textInput>
          </w:ffData>
        </w:fldChar>
      </w:r>
      <w:r w:rsidRPr="00B33366">
        <w:rPr>
          <w:rFonts w:asciiTheme="minorHAnsi" w:hAnsiTheme="minorHAnsi"/>
          <w:sz w:val="22"/>
          <w:szCs w:val="22"/>
          <w:highlight w:val="yellow"/>
        </w:rPr>
        <w:instrText xml:space="preserve"> FORMTEXT </w:instrText>
      </w:r>
      <w:r w:rsidRPr="00B33366">
        <w:rPr>
          <w:rFonts w:asciiTheme="minorHAnsi" w:hAnsiTheme="minorHAnsi"/>
          <w:sz w:val="22"/>
          <w:szCs w:val="22"/>
          <w:highlight w:val="yellow"/>
        </w:rPr>
      </w:r>
      <w:r w:rsidRPr="00B33366">
        <w:rPr>
          <w:rFonts w:asciiTheme="minorHAnsi" w:hAnsiTheme="minorHAnsi"/>
          <w:sz w:val="22"/>
          <w:szCs w:val="22"/>
          <w:highlight w:val="yellow"/>
        </w:rPr>
        <w:fldChar w:fldCharType="separate"/>
      </w:r>
      <w:r w:rsidRPr="00B33366">
        <w:rPr>
          <w:rFonts w:asciiTheme="minorHAnsi" w:hAnsiTheme="minorHAnsi"/>
          <w:sz w:val="22"/>
          <w:szCs w:val="22"/>
          <w:highlight w:val="yellow"/>
        </w:rPr>
        <w:t>Tittel</w:t>
      </w:r>
      <w:r w:rsidRPr="00B33366">
        <w:rPr>
          <w:rFonts w:asciiTheme="minorHAnsi" w:hAnsiTheme="minorHAnsi"/>
          <w:sz w:val="22"/>
          <w:szCs w:val="22"/>
          <w:highlight w:val="yellow"/>
        </w:rPr>
        <w:fldChar w:fldCharType="end"/>
      </w:r>
      <w:commentRangeEnd w:id="2"/>
      <w:r w:rsidR="003423C6">
        <w:rPr>
          <w:rStyle w:val="Merknadsreferanse"/>
          <w:szCs w:val="20"/>
          <w:lang w:eastAsia="en-US"/>
        </w:rPr>
        <w:commentReference w:id="2"/>
      </w:r>
    </w:p>
    <w:p w14:paraId="519EB7DE" w14:textId="77777777" w:rsidR="002F1D4E" w:rsidRPr="00B33366" w:rsidRDefault="002F1D4E" w:rsidP="005B2A47">
      <w:pPr>
        <w:ind w:left="360" w:hanging="360"/>
        <w:rPr>
          <w:rFonts w:asciiTheme="minorHAnsi" w:hAnsiTheme="minorHAnsi"/>
          <w:sz w:val="22"/>
          <w:szCs w:val="22"/>
        </w:rPr>
      </w:pPr>
    </w:p>
    <w:p w14:paraId="582F60B0" w14:textId="77777777" w:rsidR="001A4529" w:rsidRPr="00B33366" w:rsidRDefault="001A4529" w:rsidP="005B2A47">
      <w:pPr>
        <w:rPr>
          <w:rFonts w:asciiTheme="minorHAnsi" w:hAnsiTheme="minorHAnsi"/>
          <w:sz w:val="22"/>
          <w:szCs w:val="22"/>
        </w:rPr>
      </w:pPr>
      <w:r w:rsidRPr="00B33366">
        <w:rPr>
          <w:rFonts w:asciiTheme="minorHAnsi" w:hAnsiTheme="minorHAnsi"/>
          <w:sz w:val="22"/>
          <w:szCs w:val="22"/>
        </w:rPr>
        <w:t xml:space="preserve">Signert av bemyndiget representant for firmaet som </w:t>
      </w:r>
      <w:r w:rsidRPr="009C1939">
        <w:rPr>
          <w:rFonts w:asciiTheme="minorHAnsi" w:hAnsiTheme="minorHAnsi"/>
          <w:color w:val="0000FF"/>
          <w:sz w:val="22"/>
          <w:szCs w:val="22"/>
        </w:rPr>
        <w:t>søker om å bli kvalifisert og som også er bemyndiget til å underskrive avtale.</w:t>
      </w:r>
    </w:p>
    <w:p w14:paraId="4F86F98D" w14:textId="76A71A1B" w:rsidR="006B6566" w:rsidRPr="00B33366" w:rsidRDefault="006B6566" w:rsidP="005B2A47">
      <w:pPr>
        <w:ind w:left="360" w:hanging="360"/>
        <w:rPr>
          <w:rFonts w:asciiTheme="minorHAnsi" w:hAnsiTheme="minorHAnsi"/>
          <w:sz w:val="22"/>
          <w:szCs w:val="22"/>
        </w:rPr>
      </w:pPr>
    </w:p>
    <w:sectPr w:rsidR="006B6566" w:rsidRPr="00B33366" w:rsidSect="002F1D4E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1135" w:right="851" w:bottom="851" w:left="1418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Bernt Stian Vik" w:date="2017-04-10T13:40:00Z" w:initials="BSV">
    <w:p w14:paraId="7711554B" w14:textId="3D85487A" w:rsidR="003423C6" w:rsidRDefault="003423C6">
      <w:pPr>
        <w:pStyle w:val="Merknadstekst"/>
      </w:pPr>
      <w:r>
        <w:rPr>
          <w:rStyle w:val="Merknadsreferanse"/>
        </w:rPr>
        <w:annotationRef/>
      </w:r>
      <w:r>
        <w:t xml:space="preserve">Dette må tilpasses dersom du har bedt om elektronisk signatur i Mercell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5F564" w14:textId="77777777" w:rsidR="003F4488" w:rsidRDefault="003F4488">
      <w:r>
        <w:separator/>
      </w:r>
    </w:p>
  </w:endnote>
  <w:endnote w:type="continuationSeparator" w:id="0">
    <w:p w14:paraId="52F87F75" w14:textId="77777777" w:rsidR="003F4488" w:rsidRDefault="003F4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s Gothic MT">
    <w:altName w:val="Arial"/>
    <w:charset w:val="00"/>
    <w:family w:val="swiss"/>
    <w:pitch w:val="variable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1184809"/>
      <w:docPartObj>
        <w:docPartGallery w:val="Page Numbers (Bottom of Page)"/>
        <w:docPartUnique/>
      </w:docPartObj>
    </w:sdtPr>
    <w:sdtEndPr/>
    <w:sdtContent>
      <w:p w14:paraId="6CA8929B" w14:textId="0A43A4C1" w:rsidR="006F0FCC" w:rsidRDefault="006F0FCC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55F">
          <w:rPr>
            <w:noProof/>
          </w:rPr>
          <w:t>2</w:t>
        </w:r>
        <w:r>
          <w:fldChar w:fldCharType="end"/>
        </w:r>
      </w:p>
    </w:sdtContent>
  </w:sdt>
  <w:p w14:paraId="73CA049F" w14:textId="06656D32" w:rsidR="003F4488" w:rsidRPr="00F260C4" w:rsidRDefault="003F4488" w:rsidP="005B2A47">
    <w:pPr>
      <w:pStyle w:val="Bunntekst"/>
      <w:rPr>
        <w:rFonts w:asciiTheme="minorHAnsi" w:eastAsiaTheme="majorEastAsia" w:hAnsiTheme="minorHAnsi" w:cstheme="majorBid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6317004"/>
      <w:docPartObj>
        <w:docPartGallery w:val="Page Numbers (Bottom of Page)"/>
        <w:docPartUnique/>
      </w:docPartObj>
    </w:sdtPr>
    <w:sdtEndPr/>
    <w:sdtContent>
      <w:p w14:paraId="43658708" w14:textId="1B4BA4A2" w:rsidR="006F0FCC" w:rsidRDefault="006F0FCC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55F">
          <w:rPr>
            <w:noProof/>
          </w:rPr>
          <w:t>1</w:t>
        </w:r>
        <w:r>
          <w:fldChar w:fldCharType="end"/>
        </w:r>
      </w:p>
    </w:sdtContent>
  </w:sdt>
  <w:p w14:paraId="7741FA68" w14:textId="77777777" w:rsidR="00FA2BEA" w:rsidRDefault="00FA2BEA">
    <w:pPr>
      <w:pStyle w:val="Bunn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3B0CCA" w14:textId="77777777" w:rsidR="003F4488" w:rsidRDefault="003F4488">
      <w:r>
        <w:separator/>
      </w:r>
    </w:p>
  </w:footnote>
  <w:footnote w:type="continuationSeparator" w:id="0">
    <w:p w14:paraId="2272C3D3" w14:textId="77777777" w:rsidR="003F4488" w:rsidRDefault="003F4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C359D" w14:textId="029EB28F" w:rsidR="003F4488" w:rsidRDefault="003F4488">
    <w:pPr>
      <w:pStyle w:val="Topptekst"/>
    </w:pPr>
  </w:p>
  <w:p w14:paraId="2DB1B37C" w14:textId="6D324EB1" w:rsidR="003F4488" w:rsidRDefault="003F4488" w:rsidP="00432BF6">
    <w:pPr>
      <w:pStyle w:val="Topptekst"/>
      <w:ind w:left="2835"/>
    </w:pPr>
    <w:r>
      <w:rPr>
        <w:color w:val="548DD4"/>
        <w:sz w:val="36"/>
        <w:szCs w:val="36"/>
      </w:rPr>
      <w:tab/>
    </w:r>
    <w:r>
      <w:rPr>
        <w:color w:val="548DD4"/>
        <w:sz w:val="36"/>
        <w:szCs w:val="36"/>
      </w:rPr>
      <w:tab/>
    </w:r>
  </w:p>
  <w:p w14:paraId="153F61A8" w14:textId="77777777" w:rsidR="003F4488" w:rsidRDefault="003F4488">
    <w:pPr>
      <w:pStyle w:val="Topptekst"/>
      <w:rPr>
        <w:rFonts w:ascii="News Gothic MT" w:hAnsi="News Gothic MT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2934F" w14:textId="71C1747A" w:rsidR="003F4488" w:rsidRDefault="00AD3A54">
    <w:pPr>
      <w:pStyle w:val="Topptekst"/>
    </w:pPr>
    <w:r>
      <w:rPr>
        <w:noProof/>
      </w:rPr>
      <w:drawing>
        <wp:inline distT="0" distB="0" distL="0" distR="0" wp14:anchorId="3331BE20" wp14:editId="16CB81E6">
          <wp:extent cx="1861128" cy="330200"/>
          <wp:effectExtent l="0" t="0" r="635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kehusinnkjo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5312" cy="3309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F4488">
      <w:tab/>
    </w:r>
    <w:r w:rsidR="003F4488">
      <w:tab/>
    </w:r>
    <w:r w:rsidR="0017555F">
      <w:rPr>
        <w:color w:val="0000FF"/>
        <w:sz w:val="14"/>
      </w:rPr>
      <w:t>versjon 10.04</w:t>
    </w:r>
    <w:r w:rsidR="00B17815" w:rsidRPr="00B17815">
      <w:rPr>
        <w:color w:val="0000FF"/>
        <w:sz w:val="14"/>
      </w:rPr>
      <w:t>.2017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4F0B7B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25528A"/>
    <w:multiLevelType w:val="hybridMultilevel"/>
    <w:tmpl w:val="E7EC0C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105FA"/>
    <w:multiLevelType w:val="hybridMultilevel"/>
    <w:tmpl w:val="A364A5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C2777"/>
    <w:multiLevelType w:val="hybridMultilevel"/>
    <w:tmpl w:val="535441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645FF3"/>
    <w:multiLevelType w:val="multilevel"/>
    <w:tmpl w:val="1C02E2EC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EE27DAD"/>
    <w:multiLevelType w:val="multilevel"/>
    <w:tmpl w:val="A210C4F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4971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>
    <w:nsid w:val="2A577C29"/>
    <w:multiLevelType w:val="hybridMultilevel"/>
    <w:tmpl w:val="1F2E7392"/>
    <w:lvl w:ilvl="0" w:tplc="08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DDA347E"/>
    <w:multiLevelType w:val="hybridMultilevel"/>
    <w:tmpl w:val="13307B40"/>
    <w:lvl w:ilvl="0" w:tplc="B572490E">
      <w:start w:val="1"/>
      <w:numFmt w:val="bullet"/>
      <w:lvlText w:val=""/>
      <w:lvlJc w:val="left"/>
      <w:pPr>
        <w:ind w:left="108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4775F9"/>
    <w:multiLevelType w:val="hybridMultilevel"/>
    <w:tmpl w:val="46D02A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F4CFD"/>
    <w:multiLevelType w:val="hybridMultilevel"/>
    <w:tmpl w:val="823CDEC6"/>
    <w:lvl w:ilvl="0" w:tplc="CF629B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41B635D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372CC00">
      <w:start w:val="3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975633E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E1E56A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C2A638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AF275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D39ED4C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1621F3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0">
    <w:nsid w:val="4FC917D5"/>
    <w:multiLevelType w:val="hybridMultilevel"/>
    <w:tmpl w:val="8960BD92"/>
    <w:lvl w:ilvl="0" w:tplc="08140001">
      <w:start w:val="1"/>
      <w:numFmt w:val="bullet"/>
      <w:pStyle w:val="Punktmerket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FFF13F3"/>
    <w:multiLevelType w:val="hybridMultilevel"/>
    <w:tmpl w:val="26DE944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4D3B8D"/>
    <w:multiLevelType w:val="hybridMultilevel"/>
    <w:tmpl w:val="7E84F00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DA5482"/>
    <w:multiLevelType w:val="multilevel"/>
    <w:tmpl w:val="99AE1A0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6B3A7176"/>
    <w:multiLevelType w:val="multilevel"/>
    <w:tmpl w:val="FF5AA4F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6C4273A7"/>
    <w:multiLevelType w:val="multilevel"/>
    <w:tmpl w:val="0FF467B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6D511283"/>
    <w:multiLevelType w:val="hybridMultilevel"/>
    <w:tmpl w:val="26560B1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FDA23CC"/>
    <w:multiLevelType w:val="hybridMultilevel"/>
    <w:tmpl w:val="13D882DC"/>
    <w:lvl w:ilvl="0" w:tplc="DB40D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0C142E">
      <w:start w:val="2586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295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54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0C2C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29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A4E7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3EF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609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11"/>
  </w:num>
  <w:num w:numId="9">
    <w:abstractNumId w:val="2"/>
  </w:num>
  <w:num w:numId="10">
    <w:abstractNumId w:val="16"/>
  </w:num>
  <w:num w:numId="11">
    <w:abstractNumId w:val="10"/>
  </w:num>
  <w:num w:numId="12">
    <w:abstractNumId w:val="12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9"/>
  </w:num>
  <w:num w:numId="16">
    <w:abstractNumId w:val="5"/>
  </w:num>
  <w:num w:numId="17">
    <w:abstractNumId w:val="3"/>
  </w:num>
  <w:num w:numId="18">
    <w:abstractNumId w:val="8"/>
  </w:num>
  <w:num w:numId="1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F8F"/>
    <w:rsid w:val="000043A1"/>
    <w:rsid w:val="00006BE4"/>
    <w:rsid w:val="00033D01"/>
    <w:rsid w:val="000369BD"/>
    <w:rsid w:val="0004732B"/>
    <w:rsid w:val="00050961"/>
    <w:rsid w:val="0005182F"/>
    <w:rsid w:val="0005204A"/>
    <w:rsid w:val="00052DB8"/>
    <w:rsid w:val="0006036B"/>
    <w:rsid w:val="000609AF"/>
    <w:rsid w:val="00070F49"/>
    <w:rsid w:val="000711AB"/>
    <w:rsid w:val="0007176A"/>
    <w:rsid w:val="000860F6"/>
    <w:rsid w:val="000862EC"/>
    <w:rsid w:val="000917B3"/>
    <w:rsid w:val="00092C43"/>
    <w:rsid w:val="000977ED"/>
    <w:rsid w:val="00097F7C"/>
    <w:rsid w:val="00097FE3"/>
    <w:rsid w:val="000A07B0"/>
    <w:rsid w:val="000A55D1"/>
    <w:rsid w:val="000B0BBE"/>
    <w:rsid w:val="000B15AD"/>
    <w:rsid w:val="000B5ADE"/>
    <w:rsid w:val="000C4931"/>
    <w:rsid w:val="000D167A"/>
    <w:rsid w:val="000D3040"/>
    <w:rsid w:val="000D501D"/>
    <w:rsid w:val="000D7A20"/>
    <w:rsid w:val="000E15B4"/>
    <w:rsid w:val="000E322C"/>
    <w:rsid w:val="000E62EB"/>
    <w:rsid w:val="000E683F"/>
    <w:rsid w:val="000F24CF"/>
    <w:rsid w:val="000F2EA5"/>
    <w:rsid w:val="000F32C3"/>
    <w:rsid w:val="000F526D"/>
    <w:rsid w:val="000F7E6C"/>
    <w:rsid w:val="00103251"/>
    <w:rsid w:val="001049F4"/>
    <w:rsid w:val="00122F13"/>
    <w:rsid w:val="001242AA"/>
    <w:rsid w:val="00132248"/>
    <w:rsid w:val="00142087"/>
    <w:rsid w:val="00144546"/>
    <w:rsid w:val="00153C40"/>
    <w:rsid w:val="001556D6"/>
    <w:rsid w:val="00160F0E"/>
    <w:rsid w:val="00164470"/>
    <w:rsid w:val="00166125"/>
    <w:rsid w:val="00166E26"/>
    <w:rsid w:val="0017027F"/>
    <w:rsid w:val="0017555F"/>
    <w:rsid w:val="00175B7F"/>
    <w:rsid w:val="00177232"/>
    <w:rsid w:val="001774B1"/>
    <w:rsid w:val="001776D1"/>
    <w:rsid w:val="00185409"/>
    <w:rsid w:val="001A07F5"/>
    <w:rsid w:val="001A4529"/>
    <w:rsid w:val="001A6200"/>
    <w:rsid w:val="001B16F3"/>
    <w:rsid w:val="001B41D1"/>
    <w:rsid w:val="001C2E13"/>
    <w:rsid w:val="001C5823"/>
    <w:rsid w:val="001D098E"/>
    <w:rsid w:val="001D1751"/>
    <w:rsid w:val="001E2A19"/>
    <w:rsid w:val="001F087F"/>
    <w:rsid w:val="001F1E97"/>
    <w:rsid w:val="002005D5"/>
    <w:rsid w:val="00202BA4"/>
    <w:rsid w:val="00207AB6"/>
    <w:rsid w:val="00210330"/>
    <w:rsid w:val="002121A5"/>
    <w:rsid w:val="0021337C"/>
    <w:rsid w:val="0022139D"/>
    <w:rsid w:val="002239C0"/>
    <w:rsid w:val="002267EF"/>
    <w:rsid w:val="00230AED"/>
    <w:rsid w:val="00234558"/>
    <w:rsid w:val="002358C1"/>
    <w:rsid w:val="002371C2"/>
    <w:rsid w:val="0024215F"/>
    <w:rsid w:val="00247B7A"/>
    <w:rsid w:val="0025387B"/>
    <w:rsid w:val="0025494A"/>
    <w:rsid w:val="00254E2F"/>
    <w:rsid w:val="00256000"/>
    <w:rsid w:val="00257BD2"/>
    <w:rsid w:val="00261200"/>
    <w:rsid w:val="00261835"/>
    <w:rsid w:val="00264791"/>
    <w:rsid w:val="00273EBB"/>
    <w:rsid w:val="00277C9C"/>
    <w:rsid w:val="0028133A"/>
    <w:rsid w:val="00283AB9"/>
    <w:rsid w:val="002848A4"/>
    <w:rsid w:val="0028688B"/>
    <w:rsid w:val="00286EE6"/>
    <w:rsid w:val="00294559"/>
    <w:rsid w:val="002A1104"/>
    <w:rsid w:val="002A24BB"/>
    <w:rsid w:val="002B0AFD"/>
    <w:rsid w:val="002B1C18"/>
    <w:rsid w:val="002B1E56"/>
    <w:rsid w:val="002B4139"/>
    <w:rsid w:val="002C17AE"/>
    <w:rsid w:val="002C3AC5"/>
    <w:rsid w:val="002C5F54"/>
    <w:rsid w:val="002D18B6"/>
    <w:rsid w:val="002D6019"/>
    <w:rsid w:val="002D776E"/>
    <w:rsid w:val="002E2602"/>
    <w:rsid w:val="002E77F6"/>
    <w:rsid w:val="002F1D4E"/>
    <w:rsid w:val="002F4994"/>
    <w:rsid w:val="002F61F4"/>
    <w:rsid w:val="00304B7A"/>
    <w:rsid w:val="00310D53"/>
    <w:rsid w:val="003117A5"/>
    <w:rsid w:val="00312D54"/>
    <w:rsid w:val="0031641D"/>
    <w:rsid w:val="0031645B"/>
    <w:rsid w:val="00321378"/>
    <w:rsid w:val="00325444"/>
    <w:rsid w:val="00332C01"/>
    <w:rsid w:val="0034004C"/>
    <w:rsid w:val="00342130"/>
    <w:rsid w:val="003423C6"/>
    <w:rsid w:val="003510A8"/>
    <w:rsid w:val="00352385"/>
    <w:rsid w:val="003565DB"/>
    <w:rsid w:val="00362A72"/>
    <w:rsid w:val="00377B47"/>
    <w:rsid w:val="00381FA9"/>
    <w:rsid w:val="003911BF"/>
    <w:rsid w:val="003926DD"/>
    <w:rsid w:val="003927EA"/>
    <w:rsid w:val="00395FBF"/>
    <w:rsid w:val="003A0F51"/>
    <w:rsid w:val="003A0F95"/>
    <w:rsid w:val="003B0645"/>
    <w:rsid w:val="003B1F49"/>
    <w:rsid w:val="003B4959"/>
    <w:rsid w:val="003C2801"/>
    <w:rsid w:val="003D1A1A"/>
    <w:rsid w:val="003D7CCD"/>
    <w:rsid w:val="003E2964"/>
    <w:rsid w:val="003E4E78"/>
    <w:rsid w:val="003E69BF"/>
    <w:rsid w:val="003F2C0C"/>
    <w:rsid w:val="003F4488"/>
    <w:rsid w:val="003F6F7F"/>
    <w:rsid w:val="00403E09"/>
    <w:rsid w:val="00407D3A"/>
    <w:rsid w:val="0041323E"/>
    <w:rsid w:val="0041605E"/>
    <w:rsid w:val="004246F0"/>
    <w:rsid w:val="00426F75"/>
    <w:rsid w:val="00430CE7"/>
    <w:rsid w:val="00431663"/>
    <w:rsid w:val="00432BF6"/>
    <w:rsid w:val="004407A9"/>
    <w:rsid w:val="00443C78"/>
    <w:rsid w:val="004441FF"/>
    <w:rsid w:val="00454323"/>
    <w:rsid w:val="00457267"/>
    <w:rsid w:val="0046181D"/>
    <w:rsid w:val="004632BD"/>
    <w:rsid w:val="0046375A"/>
    <w:rsid w:val="00471629"/>
    <w:rsid w:val="0047375A"/>
    <w:rsid w:val="00473B5D"/>
    <w:rsid w:val="004740C7"/>
    <w:rsid w:val="0047590C"/>
    <w:rsid w:val="004763B3"/>
    <w:rsid w:val="00483B25"/>
    <w:rsid w:val="004959CC"/>
    <w:rsid w:val="004A34E4"/>
    <w:rsid w:val="004A3824"/>
    <w:rsid w:val="004A3886"/>
    <w:rsid w:val="004A678D"/>
    <w:rsid w:val="004B15FF"/>
    <w:rsid w:val="004B6007"/>
    <w:rsid w:val="004B69CD"/>
    <w:rsid w:val="004C1043"/>
    <w:rsid w:val="004D29CC"/>
    <w:rsid w:val="004D478F"/>
    <w:rsid w:val="004D4BB7"/>
    <w:rsid w:val="004D5977"/>
    <w:rsid w:val="004E21BE"/>
    <w:rsid w:val="004E3B98"/>
    <w:rsid w:val="004E60CB"/>
    <w:rsid w:val="004E73C6"/>
    <w:rsid w:val="004E7F0F"/>
    <w:rsid w:val="004F072E"/>
    <w:rsid w:val="004F0B12"/>
    <w:rsid w:val="004F2889"/>
    <w:rsid w:val="004F390E"/>
    <w:rsid w:val="004F688B"/>
    <w:rsid w:val="005144BB"/>
    <w:rsid w:val="005165D9"/>
    <w:rsid w:val="00516998"/>
    <w:rsid w:val="00516AB0"/>
    <w:rsid w:val="0052090C"/>
    <w:rsid w:val="0053419C"/>
    <w:rsid w:val="00536F43"/>
    <w:rsid w:val="00537B5C"/>
    <w:rsid w:val="00541132"/>
    <w:rsid w:val="00544103"/>
    <w:rsid w:val="00545CF5"/>
    <w:rsid w:val="00551246"/>
    <w:rsid w:val="00574743"/>
    <w:rsid w:val="00574E24"/>
    <w:rsid w:val="00575FC1"/>
    <w:rsid w:val="005821E1"/>
    <w:rsid w:val="00583159"/>
    <w:rsid w:val="005859B9"/>
    <w:rsid w:val="00590847"/>
    <w:rsid w:val="005968EB"/>
    <w:rsid w:val="005A696D"/>
    <w:rsid w:val="005A789F"/>
    <w:rsid w:val="005B2A47"/>
    <w:rsid w:val="005B7C9C"/>
    <w:rsid w:val="005C3475"/>
    <w:rsid w:val="005C3D68"/>
    <w:rsid w:val="005C41EA"/>
    <w:rsid w:val="005C6EAD"/>
    <w:rsid w:val="005D0FDF"/>
    <w:rsid w:val="005D65B2"/>
    <w:rsid w:val="005D7FBB"/>
    <w:rsid w:val="005E22FB"/>
    <w:rsid w:val="005E5425"/>
    <w:rsid w:val="005F6409"/>
    <w:rsid w:val="00601893"/>
    <w:rsid w:val="00603EF7"/>
    <w:rsid w:val="00610DDA"/>
    <w:rsid w:val="00620382"/>
    <w:rsid w:val="00620BDD"/>
    <w:rsid w:val="00630B82"/>
    <w:rsid w:val="00632771"/>
    <w:rsid w:val="00640AF4"/>
    <w:rsid w:val="006538D9"/>
    <w:rsid w:val="00653A11"/>
    <w:rsid w:val="00653C35"/>
    <w:rsid w:val="00655047"/>
    <w:rsid w:val="00656F20"/>
    <w:rsid w:val="006572A8"/>
    <w:rsid w:val="00660A8C"/>
    <w:rsid w:val="006617BA"/>
    <w:rsid w:val="0066472F"/>
    <w:rsid w:val="0066569E"/>
    <w:rsid w:val="00666F6B"/>
    <w:rsid w:val="00670E48"/>
    <w:rsid w:val="006722D7"/>
    <w:rsid w:val="00672897"/>
    <w:rsid w:val="006816EC"/>
    <w:rsid w:val="00681C73"/>
    <w:rsid w:val="006828E3"/>
    <w:rsid w:val="0068324A"/>
    <w:rsid w:val="00690F9C"/>
    <w:rsid w:val="0069133E"/>
    <w:rsid w:val="00691F5A"/>
    <w:rsid w:val="00694C77"/>
    <w:rsid w:val="00696C06"/>
    <w:rsid w:val="006A59D2"/>
    <w:rsid w:val="006A72A3"/>
    <w:rsid w:val="006B6566"/>
    <w:rsid w:val="006B6688"/>
    <w:rsid w:val="006C0821"/>
    <w:rsid w:val="006C0D81"/>
    <w:rsid w:val="006C1EBD"/>
    <w:rsid w:val="006C75AE"/>
    <w:rsid w:val="006E01BF"/>
    <w:rsid w:val="006E4DC8"/>
    <w:rsid w:val="006E5377"/>
    <w:rsid w:val="006E6F43"/>
    <w:rsid w:val="006F0632"/>
    <w:rsid w:val="006F09F9"/>
    <w:rsid w:val="006F0FCC"/>
    <w:rsid w:val="006F2281"/>
    <w:rsid w:val="006F4B95"/>
    <w:rsid w:val="006F7674"/>
    <w:rsid w:val="007025FD"/>
    <w:rsid w:val="00705EAB"/>
    <w:rsid w:val="00707AAF"/>
    <w:rsid w:val="0071231C"/>
    <w:rsid w:val="00721B19"/>
    <w:rsid w:val="00725EBC"/>
    <w:rsid w:val="007346D9"/>
    <w:rsid w:val="007352EE"/>
    <w:rsid w:val="007360F6"/>
    <w:rsid w:val="00736AA9"/>
    <w:rsid w:val="00737C1D"/>
    <w:rsid w:val="00737EEC"/>
    <w:rsid w:val="00741A43"/>
    <w:rsid w:val="007427A1"/>
    <w:rsid w:val="007536BD"/>
    <w:rsid w:val="0075539C"/>
    <w:rsid w:val="0075617E"/>
    <w:rsid w:val="00770BF3"/>
    <w:rsid w:val="0077108D"/>
    <w:rsid w:val="007838D7"/>
    <w:rsid w:val="00783D6E"/>
    <w:rsid w:val="00790D18"/>
    <w:rsid w:val="007A0476"/>
    <w:rsid w:val="007A39A1"/>
    <w:rsid w:val="007A6FE0"/>
    <w:rsid w:val="007B12FC"/>
    <w:rsid w:val="007C2A5A"/>
    <w:rsid w:val="007C2ECD"/>
    <w:rsid w:val="007C49F4"/>
    <w:rsid w:val="007D6E7A"/>
    <w:rsid w:val="007D7A39"/>
    <w:rsid w:val="007E0C8C"/>
    <w:rsid w:val="007E52B7"/>
    <w:rsid w:val="007F043F"/>
    <w:rsid w:val="007F26B2"/>
    <w:rsid w:val="007F72B8"/>
    <w:rsid w:val="00801713"/>
    <w:rsid w:val="0080306A"/>
    <w:rsid w:val="00814FE5"/>
    <w:rsid w:val="0082133E"/>
    <w:rsid w:val="0082371D"/>
    <w:rsid w:val="00823FA0"/>
    <w:rsid w:val="00830F8F"/>
    <w:rsid w:val="00831529"/>
    <w:rsid w:val="00833A6F"/>
    <w:rsid w:val="00833EF5"/>
    <w:rsid w:val="0084217F"/>
    <w:rsid w:val="0084497B"/>
    <w:rsid w:val="00844BC2"/>
    <w:rsid w:val="00846565"/>
    <w:rsid w:val="008467CE"/>
    <w:rsid w:val="00847F79"/>
    <w:rsid w:val="008600EE"/>
    <w:rsid w:val="00860267"/>
    <w:rsid w:val="00860D37"/>
    <w:rsid w:val="00867769"/>
    <w:rsid w:val="00876251"/>
    <w:rsid w:val="00886F4B"/>
    <w:rsid w:val="00890EF8"/>
    <w:rsid w:val="008A0276"/>
    <w:rsid w:val="008B5F42"/>
    <w:rsid w:val="008B72CD"/>
    <w:rsid w:val="008B78F4"/>
    <w:rsid w:val="008C506D"/>
    <w:rsid w:val="008D2494"/>
    <w:rsid w:val="008E1A3A"/>
    <w:rsid w:val="008E60FE"/>
    <w:rsid w:val="008F02F7"/>
    <w:rsid w:val="008F2D4F"/>
    <w:rsid w:val="008F636D"/>
    <w:rsid w:val="00900432"/>
    <w:rsid w:val="009038B4"/>
    <w:rsid w:val="009044DA"/>
    <w:rsid w:val="009046DB"/>
    <w:rsid w:val="009111F0"/>
    <w:rsid w:val="0091387C"/>
    <w:rsid w:val="0091466F"/>
    <w:rsid w:val="0091791D"/>
    <w:rsid w:val="00924E76"/>
    <w:rsid w:val="009305FF"/>
    <w:rsid w:val="009330EB"/>
    <w:rsid w:val="00941D3E"/>
    <w:rsid w:val="00950CF9"/>
    <w:rsid w:val="009556D8"/>
    <w:rsid w:val="00957113"/>
    <w:rsid w:val="0096447B"/>
    <w:rsid w:val="00964B09"/>
    <w:rsid w:val="009813A0"/>
    <w:rsid w:val="00984456"/>
    <w:rsid w:val="00986C7D"/>
    <w:rsid w:val="00990925"/>
    <w:rsid w:val="009A37BB"/>
    <w:rsid w:val="009A618B"/>
    <w:rsid w:val="009B0A78"/>
    <w:rsid w:val="009B45EB"/>
    <w:rsid w:val="009B4C88"/>
    <w:rsid w:val="009B5D0C"/>
    <w:rsid w:val="009C0049"/>
    <w:rsid w:val="009C1939"/>
    <w:rsid w:val="009C2345"/>
    <w:rsid w:val="009C2AAE"/>
    <w:rsid w:val="009C3D0D"/>
    <w:rsid w:val="009C6DCF"/>
    <w:rsid w:val="009E08A0"/>
    <w:rsid w:val="009E423C"/>
    <w:rsid w:val="009E43FD"/>
    <w:rsid w:val="009F2BD3"/>
    <w:rsid w:val="009F2C6E"/>
    <w:rsid w:val="009F760F"/>
    <w:rsid w:val="00A022A8"/>
    <w:rsid w:val="00A034A8"/>
    <w:rsid w:val="00A072EE"/>
    <w:rsid w:val="00A36D91"/>
    <w:rsid w:val="00A47946"/>
    <w:rsid w:val="00A50460"/>
    <w:rsid w:val="00A5316B"/>
    <w:rsid w:val="00A54E10"/>
    <w:rsid w:val="00A56D21"/>
    <w:rsid w:val="00A660E7"/>
    <w:rsid w:val="00A83342"/>
    <w:rsid w:val="00A85665"/>
    <w:rsid w:val="00A85EB8"/>
    <w:rsid w:val="00A91579"/>
    <w:rsid w:val="00A94482"/>
    <w:rsid w:val="00AA01EF"/>
    <w:rsid w:val="00AA1360"/>
    <w:rsid w:val="00AA30FC"/>
    <w:rsid w:val="00AA52A7"/>
    <w:rsid w:val="00AB2E37"/>
    <w:rsid w:val="00AB629F"/>
    <w:rsid w:val="00AB70E9"/>
    <w:rsid w:val="00AB76B9"/>
    <w:rsid w:val="00AC58D2"/>
    <w:rsid w:val="00AD3A54"/>
    <w:rsid w:val="00AD5FAD"/>
    <w:rsid w:val="00AE1FE8"/>
    <w:rsid w:val="00AE4E55"/>
    <w:rsid w:val="00AE7361"/>
    <w:rsid w:val="00AF1048"/>
    <w:rsid w:val="00AF5B7A"/>
    <w:rsid w:val="00AF6226"/>
    <w:rsid w:val="00B00585"/>
    <w:rsid w:val="00B00DBC"/>
    <w:rsid w:val="00B01DAB"/>
    <w:rsid w:val="00B01E5D"/>
    <w:rsid w:val="00B123E1"/>
    <w:rsid w:val="00B17815"/>
    <w:rsid w:val="00B20305"/>
    <w:rsid w:val="00B27A3A"/>
    <w:rsid w:val="00B331F8"/>
    <w:rsid w:val="00B33366"/>
    <w:rsid w:val="00B46CA1"/>
    <w:rsid w:val="00B52AD6"/>
    <w:rsid w:val="00B53496"/>
    <w:rsid w:val="00B539E3"/>
    <w:rsid w:val="00B61B12"/>
    <w:rsid w:val="00B65FB0"/>
    <w:rsid w:val="00B668A2"/>
    <w:rsid w:val="00B70D15"/>
    <w:rsid w:val="00B826CF"/>
    <w:rsid w:val="00B86936"/>
    <w:rsid w:val="00B90370"/>
    <w:rsid w:val="00B92088"/>
    <w:rsid w:val="00BB0621"/>
    <w:rsid w:val="00BB1926"/>
    <w:rsid w:val="00BB1D24"/>
    <w:rsid w:val="00BB2546"/>
    <w:rsid w:val="00BB5812"/>
    <w:rsid w:val="00BB663F"/>
    <w:rsid w:val="00BB796E"/>
    <w:rsid w:val="00BC5185"/>
    <w:rsid w:val="00BC551D"/>
    <w:rsid w:val="00BD00BD"/>
    <w:rsid w:val="00BD1B76"/>
    <w:rsid w:val="00BD6B1B"/>
    <w:rsid w:val="00BD7ADC"/>
    <w:rsid w:val="00BE0AE3"/>
    <w:rsid w:val="00BE2CC8"/>
    <w:rsid w:val="00BE56DD"/>
    <w:rsid w:val="00BE6D78"/>
    <w:rsid w:val="00BF09C3"/>
    <w:rsid w:val="00BF5072"/>
    <w:rsid w:val="00BF57A2"/>
    <w:rsid w:val="00C01262"/>
    <w:rsid w:val="00C01D4F"/>
    <w:rsid w:val="00C04079"/>
    <w:rsid w:val="00C12449"/>
    <w:rsid w:val="00C15016"/>
    <w:rsid w:val="00C1506B"/>
    <w:rsid w:val="00C230ED"/>
    <w:rsid w:val="00C24C49"/>
    <w:rsid w:val="00C2793E"/>
    <w:rsid w:val="00C279BD"/>
    <w:rsid w:val="00C40164"/>
    <w:rsid w:val="00C4098E"/>
    <w:rsid w:val="00C57199"/>
    <w:rsid w:val="00C61E05"/>
    <w:rsid w:val="00C62068"/>
    <w:rsid w:val="00C6237E"/>
    <w:rsid w:val="00C651BC"/>
    <w:rsid w:val="00C70D27"/>
    <w:rsid w:val="00C769E9"/>
    <w:rsid w:val="00C772A7"/>
    <w:rsid w:val="00C80053"/>
    <w:rsid w:val="00C82792"/>
    <w:rsid w:val="00C85138"/>
    <w:rsid w:val="00C90038"/>
    <w:rsid w:val="00C90BB2"/>
    <w:rsid w:val="00C92959"/>
    <w:rsid w:val="00CA0EDC"/>
    <w:rsid w:val="00CA515D"/>
    <w:rsid w:val="00CA67C5"/>
    <w:rsid w:val="00CB0936"/>
    <w:rsid w:val="00CB2900"/>
    <w:rsid w:val="00CD41EC"/>
    <w:rsid w:val="00CD5821"/>
    <w:rsid w:val="00CE6BFF"/>
    <w:rsid w:val="00CF399D"/>
    <w:rsid w:val="00CF3A7C"/>
    <w:rsid w:val="00CF44F7"/>
    <w:rsid w:val="00D0130E"/>
    <w:rsid w:val="00D21E6A"/>
    <w:rsid w:val="00D228E0"/>
    <w:rsid w:val="00D306DC"/>
    <w:rsid w:val="00D32082"/>
    <w:rsid w:val="00D335F7"/>
    <w:rsid w:val="00D35A12"/>
    <w:rsid w:val="00D363F0"/>
    <w:rsid w:val="00D603A0"/>
    <w:rsid w:val="00D60FAB"/>
    <w:rsid w:val="00D62252"/>
    <w:rsid w:val="00D63F1D"/>
    <w:rsid w:val="00D71C40"/>
    <w:rsid w:val="00D73586"/>
    <w:rsid w:val="00D74456"/>
    <w:rsid w:val="00D75AEF"/>
    <w:rsid w:val="00D96399"/>
    <w:rsid w:val="00DA06D4"/>
    <w:rsid w:val="00DA2ECD"/>
    <w:rsid w:val="00DA73C5"/>
    <w:rsid w:val="00DB482F"/>
    <w:rsid w:val="00DC6C06"/>
    <w:rsid w:val="00DD5981"/>
    <w:rsid w:val="00DE0C25"/>
    <w:rsid w:val="00DE725C"/>
    <w:rsid w:val="00DE7758"/>
    <w:rsid w:val="00DF3256"/>
    <w:rsid w:val="00E12D64"/>
    <w:rsid w:val="00E1693C"/>
    <w:rsid w:val="00E21827"/>
    <w:rsid w:val="00E2548D"/>
    <w:rsid w:val="00E317E8"/>
    <w:rsid w:val="00E32096"/>
    <w:rsid w:val="00E32B29"/>
    <w:rsid w:val="00E35480"/>
    <w:rsid w:val="00E356CD"/>
    <w:rsid w:val="00E365DF"/>
    <w:rsid w:val="00E3721D"/>
    <w:rsid w:val="00E423CB"/>
    <w:rsid w:val="00E46D80"/>
    <w:rsid w:val="00E57717"/>
    <w:rsid w:val="00E57A5C"/>
    <w:rsid w:val="00E622EF"/>
    <w:rsid w:val="00E8411C"/>
    <w:rsid w:val="00E963F6"/>
    <w:rsid w:val="00EA4293"/>
    <w:rsid w:val="00EB5E38"/>
    <w:rsid w:val="00EB7C38"/>
    <w:rsid w:val="00EC3BE7"/>
    <w:rsid w:val="00EC42A1"/>
    <w:rsid w:val="00EC4DE3"/>
    <w:rsid w:val="00EC5438"/>
    <w:rsid w:val="00EC5495"/>
    <w:rsid w:val="00ED5EAF"/>
    <w:rsid w:val="00EE2550"/>
    <w:rsid w:val="00EF4171"/>
    <w:rsid w:val="00F02544"/>
    <w:rsid w:val="00F03D39"/>
    <w:rsid w:val="00F03F30"/>
    <w:rsid w:val="00F058D6"/>
    <w:rsid w:val="00F05F96"/>
    <w:rsid w:val="00F066DB"/>
    <w:rsid w:val="00F1657B"/>
    <w:rsid w:val="00F1770A"/>
    <w:rsid w:val="00F210FD"/>
    <w:rsid w:val="00F25E81"/>
    <w:rsid w:val="00F260C4"/>
    <w:rsid w:val="00F31434"/>
    <w:rsid w:val="00F414BD"/>
    <w:rsid w:val="00F427CF"/>
    <w:rsid w:val="00F43CD5"/>
    <w:rsid w:val="00F527C4"/>
    <w:rsid w:val="00F53CEF"/>
    <w:rsid w:val="00F6312B"/>
    <w:rsid w:val="00F66647"/>
    <w:rsid w:val="00F70CA9"/>
    <w:rsid w:val="00F71051"/>
    <w:rsid w:val="00F75E42"/>
    <w:rsid w:val="00F80EED"/>
    <w:rsid w:val="00F84A4F"/>
    <w:rsid w:val="00F938CB"/>
    <w:rsid w:val="00F93CF5"/>
    <w:rsid w:val="00F94D4B"/>
    <w:rsid w:val="00F962FB"/>
    <w:rsid w:val="00FA2BEA"/>
    <w:rsid w:val="00FA70BA"/>
    <w:rsid w:val="00FA71F2"/>
    <w:rsid w:val="00FA77F5"/>
    <w:rsid w:val="00FB0422"/>
    <w:rsid w:val="00FB566B"/>
    <w:rsid w:val="00FC1684"/>
    <w:rsid w:val="00FC346B"/>
    <w:rsid w:val="00FC7F55"/>
    <w:rsid w:val="00FD1A15"/>
    <w:rsid w:val="00FE1A64"/>
    <w:rsid w:val="00FE4BF6"/>
    <w:rsid w:val="00FE5AA5"/>
    <w:rsid w:val="00FF1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07B3EA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1BF"/>
    <w:rPr>
      <w:rFonts w:ascii="Verdana" w:hAnsi="Verdana"/>
      <w:szCs w:val="24"/>
    </w:rPr>
  </w:style>
  <w:style w:type="paragraph" w:styleId="Overskrift1">
    <w:name w:val="heading 1"/>
    <w:basedOn w:val="Normal"/>
    <w:next w:val="Normal"/>
    <w:qFormat/>
    <w:rsid w:val="000F7E6C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28"/>
      <w:szCs w:val="32"/>
      <w:lang w:val="en-GB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qFormat/>
    <w:rsid w:val="000F7E6C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Cs/>
      <w:sz w:val="26"/>
      <w:szCs w:val="28"/>
      <w:lang w:val="en-GB"/>
    </w:rPr>
  </w:style>
  <w:style w:type="paragraph" w:styleId="Overskrift3">
    <w:name w:val="heading 3"/>
    <w:basedOn w:val="Normal"/>
    <w:next w:val="Normal"/>
    <w:qFormat/>
    <w:rsid w:val="000F7E6C"/>
    <w:pPr>
      <w:keepNext/>
      <w:numPr>
        <w:ilvl w:val="2"/>
        <w:numId w:val="6"/>
      </w:numPr>
      <w:spacing w:before="240" w:after="60"/>
      <w:outlineLvl w:val="2"/>
    </w:pPr>
    <w:rPr>
      <w:rFonts w:eastAsia="MS Gothic" w:cs="Arial"/>
      <w:b/>
      <w:bCs/>
      <w:kern w:val="32"/>
      <w:szCs w:val="26"/>
      <w:lang w:val="en-GB" w:eastAsia="en-US"/>
    </w:rPr>
  </w:style>
  <w:style w:type="paragraph" w:styleId="Overskrift4">
    <w:name w:val="heading 4"/>
    <w:aliases w:val="pkt4"/>
    <w:basedOn w:val="Normal"/>
    <w:next w:val="Normal"/>
    <w:link w:val="Overskrift4Tegn"/>
    <w:unhideWhenUsed/>
    <w:qFormat/>
    <w:rsid w:val="009B5D0C"/>
    <w:pPr>
      <w:keepNext/>
      <w:keepLines/>
      <w:numPr>
        <w:ilvl w:val="3"/>
        <w:numId w:val="6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6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6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6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6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6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E57717"/>
    <w:pPr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310D53"/>
    <w:pPr>
      <w:ind w:left="240"/>
    </w:pPr>
  </w:style>
  <w:style w:type="character" w:styleId="Hyperkobling">
    <w:name w:val="Hyperlink"/>
    <w:uiPriority w:val="99"/>
    <w:rsid w:val="00310D53"/>
    <w:rPr>
      <w:color w:val="0000FF"/>
      <w:u w:val="single"/>
    </w:rPr>
  </w:style>
  <w:style w:type="paragraph" w:styleId="Tittel">
    <w:name w:val="Title"/>
    <w:basedOn w:val="Normal"/>
    <w:qFormat/>
    <w:rsid w:val="00310D53"/>
    <w:pPr>
      <w:jc w:val="center"/>
    </w:pPr>
    <w:rPr>
      <w:rFonts w:ascii="Arial" w:hAnsi="Arial"/>
      <w:b/>
      <w:bCs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aliases w:val="pkt4 Tegn"/>
    <w:link w:val="Overskrift4"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Punktmerketliste">
    <w:name w:val="List Bullet"/>
    <w:basedOn w:val="Normal"/>
    <w:autoRedefine/>
    <w:rsid w:val="00185409"/>
    <w:pPr>
      <w:keepLines/>
      <w:numPr>
        <w:numId w:val="11"/>
      </w:numPr>
      <w:spacing w:before="20" w:after="40"/>
    </w:pPr>
    <w:rPr>
      <w:rFonts w:ascii="Times New Roman" w:hAnsi="Times New Roman"/>
      <w:sz w:val="22"/>
      <w:szCs w:val="20"/>
      <w:lang w:val="en-GB"/>
    </w:rPr>
  </w:style>
  <w:style w:type="character" w:customStyle="1" w:styleId="st1">
    <w:name w:val="st1"/>
    <w:rsid w:val="00C62068"/>
  </w:style>
  <w:style w:type="paragraph" w:styleId="Revisjon">
    <w:name w:val="Revision"/>
    <w:hidden/>
    <w:uiPriority w:val="99"/>
    <w:semiHidden/>
    <w:rsid w:val="00F75E42"/>
    <w:rPr>
      <w:rFonts w:ascii="Verdana" w:hAnsi="Verdana"/>
      <w:szCs w:val="24"/>
    </w:rPr>
  </w:style>
  <w:style w:type="character" w:customStyle="1" w:styleId="hps">
    <w:name w:val="hps"/>
    <w:rsid w:val="00653A11"/>
  </w:style>
  <w:style w:type="paragraph" w:styleId="Rentekst">
    <w:name w:val="Plain Text"/>
    <w:basedOn w:val="Normal"/>
    <w:link w:val="RentekstTegn"/>
    <w:uiPriority w:val="99"/>
    <w:semiHidden/>
    <w:unhideWhenUsed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RentekstTegn">
    <w:name w:val="Ren tekst Tegn"/>
    <w:link w:val="Rentekst"/>
    <w:uiPriority w:val="99"/>
    <w:semiHidden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StilOverskrift16ptTegn">
    <w:name w:val="Stil Overskrift + 16 pt Tegn"/>
    <w:rsid w:val="00536F43"/>
    <w:rPr>
      <w:rFonts w:ascii="Tahoma" w:hAnsi="Tahoma"/>
      <w:sz w:val="32"/>
      <w:szCs w:val="32"/>
      <w:lang w:val="nb-NO" w:eastAsia="nb-NO" w:bidi="ar-SA"/>
    </w:rPr>
  </w:style>
  <w:style w:type="paragraph" w:customStyle="1" w:styleId="Overskrift">
    <w:name w:val="Overskrift"/>
    <w:basedOn w:val="Normal"/>
    <w:rsid w:val="00536F43"/>
    <w:pPr>
      <w:spacing w:before="120" w:after="120"/>
      <w:jc w:val="center"/>
    </w:pPr>
    <w:rPr>
      <w:rFonts w:ascii="Tahoma" w:hAnsi="Tahoma"/>
      <w:sz w:val="48"/>
      <w:szCs w:val="20"/>
    </w:rPr>
  </w:style>
  <w:style w:type="paragraph" w:customStyle="1" w:styleId="StilOverskrift20ptBl">
    <w:name w:val="Stil Overskrift + 20 pt Blå"/>
    <w:basedOn w:val="Overskrift"/>
    <w:rsid w:val="00536F43"/>
    <w:rPr>
      <w:color w:val="0000FF"/>
      <w:sz w:val="40"/>
      <w:szCs w:val="40"/>
    </w:rPr>
  </w:style>
  <w:style w:type="character" w:customStyle="1" w:styleId="StilOverskrift20ptBlTegn">
    <w:name w:val="Stil Overskrift + 20 pt Blå Tegn"/>
    <w:rsid w:val="00536F43"/>
    <w:rPr>
      <w:rFonts w:ascii="Tahoma" w:hAnsi="Tahoma"/>
      <w:color w:val="0000FF"/>
      <w:sz w:val="40"/>
      <w:szCs w:val="40"/>
      <w:lang w:val="nb-NO" w:eastAsia="nb-NO" w:bidi="ar-SA"/>
    </w:rPr>
  </w:style>
  <w:style w:type="paragraph" w:customStyle="1" w:styleId="StilFr3ptEtter3ptLinjeavstandEnkel">
    <w:name w:val="Stil Før:  3 pt Etter:  3 pt Linjeavstand:  Enkel"/>
    <w:basedOn w:val="Normal"/>
    <w:rsid w:val="005C6EAD"/>
    <w:pPr>
      <w:spacing w:before="60" w:after="60"/>
    </w:pPr>
    <w:rPr>
      <w:rFonts w:ascii="Tahoma" w:hAnsi="Tahoma"/>
      <w:szCs w:val="19"/>
    </w:rPr>
  </w:style>
  <w:style w:type="paragraph" w:customStyle="1" w:styleId="StilFr3ptEtter3ptLinjeavstandEnkel1">
    <w:name w:val="Stil Før:  3 pt Etter:  3 pt Linjeavstand:  Enkel1"/>
    <w:basedOn w:val="Normal"/>
    <w:rsid w:val="005C6EAD"/>
    <w:pPr>
      <w:spacing w:before="60" w:after="60"/>
    </w:pPr>
    <w:rPr>
      <w:rFonts w:ascii="Tahoma" w:hAnsi="Tahoma"/>
      <w:szCs w:val="19"/>
    </w:rPr>
  </w:style>
  <w:style w:type="table" w:styleId="Tabellrutenett">
    <w:name w:val="Table Grid"/>
    <w:basedOn w:val="Vanligtabell"/>
    <w:rsid w:val="002A1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Standardskriftforavsnitt"/>
    <w:rsid w:val="00FC7F55"/>
  </w:style>
  <w:style w:type="character" w:customStyle="1" w:styleId="BunntekstTegn">
    <w:name w:val="Bunntekst Tegn"/>
    <w:basedOn w:val="Standardskriftforavsnitt"/>
    <w:link w:val="Bunntekst"/>
    <w:uiPriority w:val="99"/>
    <w:rsid w:val="00FA2BEA"/>
    <w:rPr>
      <w:rFonts w:ascii="Verdana" w:hAnsi="Verdana"/>
      <w:szCs w:val="24"/>
    </w:rPr>
  </w:style>
  <w:style w:type="paragraph" w:customStyle="1" w:styleId="3372873BB58A4DED866D2BE34882C06C">
    <w:name w:val="3372873BB58A4DED866D2BE34882C06C"/>
    <w:rsid w:val="005B2A4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eldingshodeetikett">
    <w:name w:val="Meldingshodeetikett"/>
    <w:rsid w:val="00B00585"/>
    <w:rPr>
      <w:rFonts w:ascii="Arial" w:hAnsi="Arial" w:cs="Arial" w:hint="default"/>
      <w:b/>
      <w:bCs w:val="0"/>
      <w:spacing w:val="-4"/>
      <w:sz w:val="18"/>
      <w:vertAlign w:val="baseline"/>
      <w:lang w:bidi="ar-SA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F1D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F1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1BF"/>
    <w:rPr>
      <w:rFonts w:ascii="Verdana" w:hAnsi="Verdana"/>
      <w:szCs w:val="24"/>
    </w:rPr>
  </w:style>
  <w:style w:type="paragraph" w:styleId="Overskrift1">
    <w:name w:val="heading 1"/>
    <w:basedOn w:val="Normal"/>
    <w:next w:val="Normal"/>
    <w:qFormat/>
    <w:rsid w:val="000F7E6C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28"/>
      <w:szCs w:val="32"/>
      <w:lang w:val="en-GB"/>
    </w:rPr>
  </w:style>
  <w:style w:type="paragraph" w:styleId="Overskrift2">
    <w:name w:val="heading 2"/>
    <w:aliases w:val="h2,l2,list + change bar,2,H2dex,H2,H21,T2,X,Req 2,X.X,sub-sect,21,sub-sect1,heading 2,22,sub-sect2,211,sub-sect11,heading 21,23,sub-sect3,212,sub-sect12,heading 22,24,sub-sect4,213,sub-sect13,heading 23,25,sub-sect5,214,sub-sect14,h"/>
    <w:basedOn w:val="Normal"/>
    <w:next w:val="Normal"/>
    <w:qFormat/>
    <w:rsid w:val="000F7E6C"/>
    <w:pPr>
      <w:keepNext/>
      <w:numPr>
        <w:ilvl w:val="1"/>
        <w:numId w:val="6"/>
      </w:numPr>
      <w:spacing w:before="240" w:after="60"/>
      <w:outlineLvl w:val="1"/>
    </w:pPr>
    <w:rPr>
      <w:rFonts w:cs="Arial"/>
      <w:b/>
      <w:bCs/>
      <w:iCs/>
      <w:sz w:val="26"/>
      <w:szCs w:val="28"/>
      <w:lang w:val="en-GB"/>
    </w:rPr>
  </w:style>
  <w:style w:type="paragraph" w:styleId="Overskrift3">
    <w:name w:val="heading 3"/>
    <w:basedOn w:val="Normal"/>
    <w:next w:val="Normal"/>
    <w:qFormat/>
    <w:rsid w:val="000F7E6C"/>
    <w:pPr>
      <w:keepNext/>
      <w:numPr>
        <w:ilvl w:val="2"/>
        <w:numId w:val="6"/>
      </w:numPr>
      <w:spacing w:before="240" w:after="60"/>
      <w:outlineLvl w:val="2"/>
    </w:pPr>
    <w:rPr>
      <w:rFonts w:eastAsia="MS Gothic" w:cs="Arial"/>
      <w:b/>
      <w:bCs/>
      <w:kern w:val="32"/>
      <w:szCs w:val="26"/>
      <w:lang w:val="en-GB" w:eastAsia="en-US"/>
    </w:rPr>
  </w:style>
  <w:style w:type="paragraph" w:styleId="Overskrift4">
    <w:name w:val="heading 4"/>
    <w:aliases w:val="pkt4"/>
    <w:basedOn w:val="Normal"/>
    <w:next w:val="Normal"/>
    <w:link w:val="Overskrift4Tegn"/>
    <w:unhideWhenUsed/>
    <w:qFormat/>
    <w:rsid w:val="009B5D0C"/>
    <w:pPr>
      <w:keepNext/>
      <w:keepLines/>
      <w:numPr>
        <w:ilvl w:val="3"/>
        <w:numId w:val="6"/>
      </w:numPr>
      <w:spacing w:before="200"/>
      <w:outlineLvl w:val="3"/>
    </w:pPr>
    <w:rPr>
      <w:rFonts w:ascii="Cambria" w:eastAsia="SimSun" w:hAnsi="Cambria"/>
      <w:b/>
      <w:bCs/>
      <w:i/>
      <w:iCs/>
      <w:color w:val="4F81BD"/>
      <w:lang w:val="x-none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B5D0C"/>
    <w:pPr>
      <w:keepNext/>
      <w:keepLines/>
      <w:numPr>
        <w:ilvl w:val="4"/>
        <w:numId w:val="6"/>
      </w:numPr>
      <w:spacing w:before="200"/>
      <w:outlineLvl w:val="4"/>
    </w:pPr>
    <w:rPr>
      <w:rFonts w:ascii="Cambria" w:eastAsia="SimSun" w:hAnsi="Cambria"/>
      <w:color w:val="243F60"/>
      <w:lang w:val="x-none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9B5D0C"/>
    <w:pPr>
      <w:keepNext/>
      <w:keepLines/>
      <w:numPr>
        <w:ilvl w:val="5"/>
        <w:numId w:val="6"/>
      </w:numPr>
      <w:spacing w:before="200"/>
      <w:outlineLvl w:val="5"/>
    </w:pPr>
    <w:rPr>
      <w:rFonts w:ascii="Cambria" w:eastAsia="SimSun" w:hAnsi="Cambria"/>
      <w:i/>
      <w:iCs/>
      <w:color w:val="243F60"/>
      <w:lang w:val="x-none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9B5D0C"/>
    <w:pPr>
      <w:keepNext/>
      <w:keepLines/>
      <w:numPr>
        <w:ilvl w:val="6"/>
        <w:numId w:val="6"/>
      </w:numPr>
      <w:spacing w:before="200"/>
      <w:outlineLvl w:val="6"/>
    </w:pPr>
    <w:rPr>
      <w:rFonts w:ascii="Cambria" w:eastAsia="SimSun" w:hAnsi="Cambria"/>
      <w:i/>
      <w:iCs/>
      <w:color w:val="404040"/>
      <w:lang w:val="x-none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9B5D0C"/>
    <w:pPr>
      <w:keepNext/>
      <w:keepLines/>
      <w:numPr>
        <w:ilvl w:val="7"/>
        <w:numId w:val="6"/>
      </w:numPr>
      <w:spacing w:before="200"/>
      <w:outlineLvl w:val="7"/>
    </w:pPr>
    <w:rPr>
      <w:rFonts w:ascii="Cambria" w:eastAsia="SimSun" w:hAnsi="Cambria"/>
      <w:color w:val="404040"/>
      <w:szCs w:val="20"/>
      <w:lang w:val="x-none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9B5D0C"/>
    <w:pPr>
      <w:keepNext/>
      <w:keepLines/>
      <w:numPr>
        <w:ilvl w:val="8"/>
        <w:numId w:val="6"/>
      </w:numPr>
      <w:spacing w:before="200"/>
      <w:outlineLvl w:val="8"/>
    </w:pPr>
    <w:rPr>
      <w:rFonts w:ascii="Cambria" w:eastAsia="SimSun" w:hAnsi="Cambria"/>
      <w:i/>
      <w:iCs/>
      <w:color w:val="404040"/>
      <w:szCs w:val="20"/>
      <w:lang w:val="x-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rsid w:val="00310D53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rsid w:val="00310D53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semiHidden/>
    <w:rsid w:val="005C3475"/>
    <w:rPr>
      <w:rFonts w:ascii="Tahoma" w:hAnsi="Tahoma" w:cs="Tahoma"/>
      <w:sz w:val="16"/>
      <w:szCs w:val="16"/>
    </w:rPr>
  </w:style>
  <w:style w:type="character" w:styleId="Sidetall">
    <w:name w:val="page number"/>
    <w:basedOn w:val="Standardskriftforavsnitt"/>
    <w:semiHidden/>
    <w:rsid w:val="00310D53"/>
  </w:style>
  <w:style w:type="paragraph" w:styleId="INNH1">
    <w:name w:val="toc 1"/>
    <w:basedOn w:val="Normal"/>
    <w:next w:val="Normal"/>
    <w:autoRedefine/>
    <w:uiPriority w:val="39"/>
    <w:rsid w:val="00E57717"/>
    <w:pPr>
      <w:spacing w:before="120" w:after="12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310D53"/>
    <w:pPr>
      <w:ind w:left="240"/>
    </w:pPr>
  </w:style>
  <w:style w:type="character" w:styleId="Hyperkobling">
    <w:name w:val="Hyperlink"/>
    <w:uiPriority w:val="99"/>
    <w:rsid w:val="00310D53"/>
    <w:rPr>
      <w:color w:val="0000FF"/>
      <w:u w:val="single"/>
    </w:rPr>
  </w:style>
  <w:style w:type="paragraph" w:styleId="Tittel">
    <w:name w:val="Title"/>
    <w:basedOn w:val="Normal"/>
    <w:qFormat/>
    <w:rsid w:val="00310D53"/>
    <w:pPr>
      <w:jc w:val="center"/>
    </w:pPr>
    <w:rPr>
      <w:rFonts w:ascii="Arial" w:hAnsi="Arial"/>
      <w:b/>
      <w:bCs/>
    </w:rPr>
  </w:style>
  <w:style w:type="paragraph" w:customStyle="1" w:styleId="BalloonText1">
    <w:name w:val="Balloon Text1"/>
    <w:basedOn w:val="Normal"/>
    <w:semiHidden/>
    <w:rsid w:val="00310D53"/>
    <w:rPr>
      <w:rFonts w:ascii="Tahoma" w:hAnsi="Tahoma" w:cs="Tahoma"/>
      <w:sz w:val="16"/>
      <w:szCs w:val="16"/>
    </w:rPr>
  </w:style>
  <w:style w:type="paragraph" w:customStyle="1" w:styleId="Contractstyle">
    <w:name w:val="Contractstyle"/>
    <w:link w:val="ContractstyleTegn"/>
    <w:rsid w:val="00310D53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INNH3">
    <w:name w:val="toc 3"/>
    <w:basedOn w:val="Normal"/>
    <w:next w:val="Normal"/>
    <w:autoRedefine/>
    <w:uiPriority w:val="39"/>
    <w:rsid w:val="00310D53"/>
    <w:pPr>
      <w:ind w:left="480"/>
    </w:pPr>
  </w:style>
  <w:style w:type="character" w:styleId="Merknadsreferanse">
    <w:name w:val="annotation reference"/>
    <w:semiHidden/>
    <w:rsid w:val="00E57717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E57717"/>
    <w:rPr>
      <w:rFonts w:ascii="Times New Roman" w:hAnsi="Times New Roman"/>
      <w:szCs w:val="20"/>
      <w:lang w:eastAsia="en-US"/>
    </w:rPr>
  </w:style>
  <w:style w:type="character" w:customStyle="1" w:styleId="MerknadstekstTegn">
    <w:name w:val="Merknadstekst Tegn"/>
    <w:link w:val="Merknadstekst"/>
    <w:semiHidden/>
    <w:rsid w:val="00E57717"/>
    <w:rPr>
      <w:lang w:val="nb-NO" w:eastAsia="en-US"/>
    </w:rPr>
  </w:style>
  <w:style w:type="character" w:styleId="Fulgthyperkobling">
    <w:name w:val="FollowedHyperlink"/>
    <w:uiPriority w:val="99"/>
    <w:semiHidden/>
    <w:unhideWhenUsed/>
    <w:rsid w:val="00890EF8"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2B0AFD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rsid w:val="00583159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link w:val="Brdtekst"/>
    <w:uiPriority w:val="99"/>
    <w:rsid w:val="00583159"/>
    <w:rPr>
      <w:rFonts w:ascii="DepCentury Old Style" w:eastAsia="SimSun" w:hAnsi="DepCentury Old Style"/>
      <w:b/>
      <w:bCs/>
      <w:sz w:val="24"/>
      <w:lang w:eastAsia="nb-NO"/>
    </w:rPr>
  </w:style>
  <w:style w:type="character" w:styleId="Boktittel">
    <w:name w:val="Book Title"/>
    <w:uiPriority w:val="33"/>
    <w:qFormat/>
    <w:rsid w:val="00BF5072"/>
    <w:rPr>
      <w:b/>
      <w:bCs/>
      <w:smallCaps/>
      <w:spacing w:val="5"/>
    </w:rPr>
  </w:style>
  <w:style w:type="character" w:customStyle="1" w:styleId="ContractstyleTegn">
    <w:name w:val="Contractstyle Tegn"/>
    <w:link w:val="Contractstyle"/>
    <w:rsid w:val="00103251"/>
    <w:rPr>
      <w:sz w:val="22"/>
      <w:lang w:val="nb-NO" w:eastAsia="en-US" w:bidi="ar-SA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23FA0"/>
    <w:rPr>
      <w:b/>
      <w:bCs/>
      <w:lang w:eastAsia="nb-NO"/>
    </w:rPr>
  </w:style>
  <w:style w:type="character" w:customStyle="1" w:styleId="KommentaremneTegn">
    <w:name w:val="Kommentaremne Tegn"/>
    <w:link w:val="Kommentaremne"/>
    <w:uiPriority w:val="99"/>
    <w:semiHidden/>
    <w:rsid w:val="00823FA0"/>
    <w:rPr>
      <w:b/>
      <w:bCs/>
      <w:lang w:val="nb-NO" w:eastAsia="nb-NO"/>
    </w:rPr>
  </w:style>
  <w:style w:type="character" w:customStyle="1" w:styleId="Overskrift4Tegn">
    <w:name w:val="Overskrift 4 Tegn"/>
    <w:aliases w:val="pkt4 Tegn"/>
    <w:link w:val="Overskrift4"/>
    <w:rsid w:val="009B5D0C"/>
    <w:rPr>
      <w:rFonts w:ascii="Cambria" w:eastAsia="SimSun" w:hAnsi="Cambria" w:cs="Times New Roman"/>
      <w:b/>
      <w:bCs/>
      <w:i/>
      <w:iCs/>
      <w:color w:val="4F81BD"/>
      <w:szCs w:val="24"/>
      <w:lang w:eastAsia="nb-NO"/>
    </w:rPr>
  </w:style>
  <w:style w:type="character" w:customStyle="1" w:styleId="Overskrift5Tegn">
    <w:name w:val="Overskrift 5 Tegn"/>
    <w:link w:val="Overskrift5"/>
    <w:uiPriority w:val="9"/>
    <w:semiHidden/>
    <w:rsid w:val="009B5D0C"/>
    <w:rPr>
      <w:rFonts w:ascii="Cambria" w:eastAsia="SimSun" w:hAnsi="Cambria" w:cs="Times New Roman"/>
      <w:color w:val="243F60"/>
      <w:szCs w:val="24"/>
      <w:lang w:eastAsia="nb-NO"/>
    </w:rPr>
  </w:style>
  <w:style w:type="character" w:customStyle="1" w:styleId="Overskrift6Tegn">
    <w:name w:val="Overskrift 6 Tegn"/>
    <w:link w:val="Overskrift6"/>
    <w:uiPriority w:val="9"/>
    <w:semiHidden/>
    <w:rsid w:val="009B5D0C"/>
    <w:rPr>
      <w:rFonts w:ascii="Cambria" w:eastAsia="SimSun" w:hAnsi="Cambria" w:cs="Times New Roman"/>
      <w:i/>
      <w:iCs/>
      <w:color w:val="243F60"/>
      <w:szCs w:val="24"/>
      <w:lang w:eastAsia="nb-NO"/>
    </w:rPr>
  </w:style>
  <w:style w:type="character" w:customStyle="1" w:styleId="Overskrift7Tegn">
    <w:name w:val="Overskrift 7 Tegn"/>
    <w:link w:val="Overskrift7"/>
    <w:uiPriority w:val="9"/>
    <w:semiHidden/>
    <w:rsid w:val="009B5D0C"/>
    <w:rPr>
      <w:rFonts w:ascii="Cambria" w:eastAsia="SimSun" w:hAnsi="Cambria" w:cs="Times New Roman"/>
      <w:i/>
      <w:iCs/>
      <w:color w:val="404040"/>
      <w:szCs w:val="24"/>
      <w:lang w:eastAsia="nb-NO"/>
    </w:rPr>
  </w:style>
  <w:style w:type="character" w:customStyle="1" w:styleId="Overskrift8Tegn">
    <w:name w:val="Overskrift 8 Tegn"/>
    <w:link w:val="Overskrift8"/>
    <w:uiPriority w:val="9"/>
    <w:semiHidden/>
    <w:rsid w:val="009B5D0C"/>
    <w:rPr>
      <w:rFonts w:ascii="Cambria" w:eastAsia="SimSun" w:hAnsi="Cambria" w:cs="Times New Roman"/>
      <w:color w:val="404040"/>
      <w:lang w:eastAsia="nb-NO"/>
    </w:rPr>
  </w:style>
  <w:style w:type="character" w:customStyle="1" w:styleId="Overskrift9Tegn">
    <w:name w:val="Overskrift 9 Tegn"/>
    <w:link w:val="Overskrift9"/>
    <w:uiPriority w:val="9"/>
    <w:semiHidden/>
    <w:rsid w:val="009B5D0C"/>
    <w:rPr>
      <w:rFonts w:ascii="Cambria" w:eastAsia="SimSun" w:hAnsi="Cambria" w:cs="Times New Roman"/>
      <w:i/>
      <w:iCs/>
      <w:color w:val="404040"/>
      <w:lang w:eastAsia="nb-NO"/>
    </w:rPr>
  </w:style>
  <w:style w:type="paragraph" w:styleId="Punktmerketliste">
    <w:name w:val="List Bullet"/>
    <w:basedOn w:val="Normal"/>
    <w:autoRedefine/>
    <w:rsid w:val="00185409"/>
    <w:pPr>
      <w:keepLines/>
      <w:numPr>
        <w:numId w:val="11"/>
      </w:numPr>
      <w:spacing w:before="20" w:after="40"/>
    </w:pPr>
    <w:rPr>
      <w:rFonts w:ascii="Times New Roman" w:hAnsi="Times New Roman"/>
      <w:sz w:val="22"/>
      <w:szCs w:val="20"/>
      <w:lang w:val="en-GB"/>
    </w:rPr>
  </w:style>
  <w:style w:type="character" w:customStyle="1" w:styleId="st1">
    <w:name w:val="st1"/>
    <w:rsid w:val="00C62068"/>
  </w:style>
  <w:style w:type="paragraph" w:styleId="Revisjon">
    <w:name w:val="Revision"/>
    <w:hidden/>
    <w:uiPriority w:val="99"/>
    <w:semiHidden/>
    <w:rsid w:val="00F75E42"/>
    <w:rPr>
      <w:rFonts w:ascii="Verdana" w:hAnsi="Verdana"/>
      <w:szCs w:val="24"/>
    </w:rPr>
  </w:style>
  <w:style w:type="character" w:customStyle="1" w:styleId="hps">
    <w:name w:val="hps"/>
    <w:rsid w:val="00653A11"/>
  </w:style>
  <w:style w:type="paragraph" w:styleId="Rentekst">
    <w:name w:val="Plain Text"/>
    <w:basedOn w:val="Normal"/>
    <w:link w:val="RentekstTegn"/>
    <w:uiPriority w:val="99"/>
    <w:semiHidden/>
    <w:unhideWhenUsed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RentekstTegn">
    <w:name w:val="Ren tekst Tegn"/>
    <w:link w:val="Rentekst"/>
    <w:uiPriority w:val="99"/>
    <w:semiHidden/>
    <w:rsid w:val="00575FC1"/>
    <w:rPr>
      <w:rFonts w:ascii="Calibri" w:eastAsia="Calibri" w:hAnsi="Calibri"/>
      <w:sz w:val="22"/>
      <w:szCs w:val="21"/>
      <w:lang w:eastAsia="en-US"/>
    </w:rPr>
  </w:style>
  <w:style w:type="character" w:customStyle="1" w:styleId="StilOverskrift16ptTegn">
    <w:name w:val="Stil Overskrift + 16 pt Tegn"/>
    <w:rsid w:val="00536F43"/>
    <w:rPr>
      <w:rFonts w:ascii="Tahoma" w:hAnsi="Tahoma"/>
      <w:sz w:val="32"/>
      <w:szCs w:val="32"/>
      <w:lang w:val="nb-NO" w:eastAsia="nb-NO" w:bidi="ar-SA"/>
    </w:rPr>
  </w:style>
  <w:style w:type="paragraph" w:customStyle="1" w:styleId="Overskrift">
    <w:name w:val="Overskrift"/>
    <w:basedOn w:val="Normal"/>
    <w:rsid w:val="00536F43"/>
    <w:pPr>
      <w:spacing w:before="120" w:after="120"/>
      <w:jc w:val="center"/>
    </w:pPr>
    <w:rPr>
      <w:rFonts w:ascii="Tahoma" w:hAnsi="Tahoma"/>
      <w:sz w:val="48"/>
      <w:szCs w:val="20"/>
    </w:rPr>
  </w:style>
  <w:style w:type="paragraph" w:customStyle="1" w:styleId="StilOverskrift20ptBl">
    <w:name w:val="Stil Overskrift + 20 pt Blå"/>
    <w:basedOn w:val="Overskrift"/>
    <w:rsid w:val="00536F43"/>
    <w:rPr>
      <w:color w:val="0000FF"/>
      <w:sz w:val="40"/>
      <w:szCs w:val="40"/>
    </w:rPr>
  </w:style>
  <w:style w:type="character" w:customStyle="1" w:styleId="StilOverskrift20ptBlTegn">
    <w:name w:val="Stil Overskrift + 20 pt Blå Tegn"/>
    <w:rsid w:val="00536F43"/>
    <w:rPr>
      <w:rFonts w:ascii="Tahoma" w:hAnsi="Tahoma"/>
      <w:color w:val="0000FF"/>
      <w:sz w:val="40"/>
      <w:szCs w:val="40"/>
      <w:lang w:val="nb-NO" w:eastAsia="nb-NO" w:bidi="ar-SA"/>
    </w:rPr>
  </w:style>
  <w:style w:type="paragraph" w:customStyle="1" w:styleId="StilFr3ptEtter3ptLinjeavstandEnkel">
    <w:name w:val="Stil Før:  3 pt Etter:  3 pt Linjeavstand:  Enkel"/>
    <w:basedOn w:val="Normal"/>
    <w:rsid w:val="005C6EAD"/>
    <w:pPr>
      <w:spacing w:before="60" w:after="60"/>
    </w:pPr>
    <w:rPr>
      <w:rFonts w:ascii="Tahoma" w:hAnsi="Tahoma"/>
      <w:szCs w:val="19"/>
    </w:rPr>
  </w:style>
  <w:style w:type="paragraph" w:customStyle="1" w:styleId="StilFr3ptEtter3ptLinjeavstandEnkel1">
    <w:name w:val="Stil Før:  3 pt Etter:  3 pt Linjeavstand:  Enkel1"/>
    <w:basedOn w:val="Normal"/>
    <w:rsid w:val="005C6EAD"/>
    <w:pPr>
      <w:spacing w:before="60" w:after="60"/>
    </w:pPr>
    <w:rPr>
      <w:rFonts w:ascii="Tahoma" w:hAnsi="Tahoma"/>
      <w:szCs w:val="19"/>
    </w:rPr>
  </w:style>
  <w:style w:type="table" w:styleId="Tabellrutenett">
    <w:name w:val="Table Grid"/>
    <w:basedOn w:val="Vanligtabell"/>
    <w:rsid w:val="002A1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Standardskriftforavsnitt"/>
    <w:rsid w:val="00FC7F55"/>
  </w:style>
  <w:style w:type="character" w:customStyle="1" w:styleId="BunntekstTegn">
    <w:name w:val="Bunntekst Tegn"/>
    <w:basedOn w:val="Standardskriftforavsnitt"/>
    <w:link w:val="Bunntekst"/>
    <w:uiPriority w:val="99"/>
    <w:rsid w:val="00FA2BEA"/>
    <w:rPr>
      <w:rFonts w:ascii="Verdana" w:hAnsi="Verdana"/>
      <w:szCs w:val="24"/>
    </w:rPr>
  </w:style>
  <w:style w:type="paragraph" w:customStyle="1" w:styleId="3372873BB58A4DED866D2BE34882C06C">
    <w:name w:val="3372873BB58A4DED866D2BE34882C06C"/>
    <w:rsid w:val="005B2A4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eldingshodeetikett">
    <w:name w:val="Meldingshodeetikett"/>
    <w:rsid w:val="00B00585"/>
    <w:rPr>
      <w:rFonts w:ascii="Arial" w:hAnsi="Arial" w:cs="Arial" w:hint="default"/>
      <w:b/>
      <w:bCs w:val="0"/>
      <w:spacing w:val="-4"/>
      <w:sz w:val="18"/>
      <w:vertAlign w:val="baseline"/>
      <w:lang w:bidi="ar-SA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F1D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F1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16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52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62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3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93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6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8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325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8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691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158957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3160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2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7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8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020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513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602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816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19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23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50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46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6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17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5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5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054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179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346513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546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3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2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83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35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05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5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706711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773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2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5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11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63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7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93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67072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99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6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9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781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94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61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121696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642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1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03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5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6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804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057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45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38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40240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8705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0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1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31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95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674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440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F5F5F5"/>
                                        <w:left w:val="single" w:sz="6" w:space="0" w:color="F5F5F5"/>
                                        <w:bottom w:val="single" w:sz="6" w:space="0" w:color="F5F5F5"/>
                                        <w:right w:val="single" w:sz="6" w:space="0" w:color="F5F5F5"/>
                                      </w:divBdr>
                                      <w:divsChild>
                                        <w:div w:id="88029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248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52069b-1276-4023-bab6-25fc2f55ceab"/>
    <Dokumentforvalter xmlns="56426c11-350e-4d1d-86da-4e49a3175afa">
      <UserInfo>
        <DisplayName/>
        <AccountId xsi:nil="true"/>
        <AccountType/>
      </UserInfo>
    </Dokumentforvalter>
    <Merket_x0020_med xmlns="56426c11-350e-4d1d-86da-4e49a3175afa">Utarbeid konkurransegrunnlag uten prekvalifisering og innhent tilbud</Merket_x0020_me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12EDB4F01635438B855A4D81C90B84" ma:contentTypeVersion="5" ma:contentTypeDescription="Opprett et nytt dokument." ma:contentTypeScope="" ma:versionID="4fdb67af2fc0a904e5045c70125c25b8">
  <xsd:schema xmlns:xsd="http://www.w3.org/2001/XMLSchema" xmlns:xs="http://www.w3.org/2001/XMLSchema" xmlns:p="http://schemas.microsoft.com/office/2006/metadata/properties" xmlns:ns2="3a52069b-1276-4023-bab6-25fc2f55ceab" xmlns:ns3="56426c11-350e-4d1d-86da-4e49a3175afa" targetNamespace="http://schemas.microsoft.com/office/2006/metadata/properties" ma:root="true" ma:fieldsID="ef0e44dd7ebf3301006091590e0fee1f" ns2:_="" ns3:_="">
    <xsd:import namespace="3a52069b-1276-4023-bab6-25fc2f55ceab"/>
    <xsd:import namespace="56426c11-350e-4d1d-86da-4e49a3175afa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Merket_x0020_med" minOccurs="0"/>
                <xsd:element ref="ns3:Dokumentforval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2069b-1276-4023-bab6-25fc2f55cea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3e8356d-7128-4107-8cea-c93c1bd3e81a}" ma:internalName="TaxCatchAll" ma:showField="CatchAllData" ma:web="3a52069b-1276-4023-bab6-25fc2f55ce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26c11-350e-4d1d-86da-4e49a3175afa" elementFormDefault="qualified">
    <xsd:import namespace="http://schemas.microsoft.com/office/2006/documentManagement/types"/>
    <xsd:import namespace="http://schemas.microsoft.com/office/infopath/2007/PartnerControls"/>
    <xsd:element name="Merket_x0020_med" ma:index="9" nillable="true" ma:displayName="Merket med" ma:internalName="Merket_x0020_med">
      <xsd:simpleType>
        <xsd:restriction base="dms:Text">
          <xsd:maxLength value="255"/>
        </xsd:restriction>
      </xsd:simpleType>
    </xsd:element>
    <xsd:element name="Dokumentforvalter" ma:index="10" nillable="true" ma:displayName="Dokumentforvalter" ma:list="UserInfo" ma:SharePointGroup="0" ma:internalName="Dokumentforvalt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DB064-451D-48CE-8AFB-43AE7804EBE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7ABEF03-A68A-4A7D-9E30-8F0B0B297F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F38FB-CEB5-481A-AC91-2D22FC85453E}">
  <ds:schemaRefs>
    <ds:schemaRef ds:uri="3a52069b-1276-4023-bab6-25fc2f55ceab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e66cf49a-a9ea-47f7-a56f-c6ebc3ad1ff5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63A7E19-FFEB-4552-A001-9EF7C7A317E8}"/>
</file>

<file path=customXml/itemProps5.xml><?xml version="1.0" encoding="utf-8"?>
<ds:datastoreItem xmlns:ds="http://schemas.openxmlformats.org/officeDocument/2006/customXml" ds:itemID="{47117B99-325B-4457-A8A8-C39FBAFBC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B7A243A0</Template>
  <TotalTime>43</TotalTime>
  <Pages>2</Pages>
  <Words>323</Words>
  <Characters>1712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Tilbudsbrev</vt:lpstr>
      <vt:lpstr>Prosesstøtte</vt:lpstr>
    </vt:vector>
  </TitlesOfParts>
  <Company>Firstventura AS</Company>
  <LinksUpToDate>false</LinksUpToDate>
  <CharactersWithSpaces>2031</CharactersWithSpaces>
  <SharedDoc>false</SharedDoc>
  <HLinks>
    <vt:vector size="324" baseType="variant">
      <vt:variant>
        <vt:i4>2687061</vt:i4>
      </vt:variant>
      <vt:variant>
        <vt:i4>297</vt:i4>
      </vt:variant>
      <vt:variant>
        <vt:i4>0</vt:i4>
      </vt:variant>
      <vt:variant>
        <vt:i4>5</vt:i4>
      </vt:variant>
      <vt:variant>
        <vt:lpwstr>mailto:lop-leveranse@ihelse.net</vt:lpwstr>
      </vt:variant>
      <vt:variant>
        <vt:lpwstr/>
      </vt:variant>
      <vt:variant>
        <vt:i4>7340142</vt:i4>
      </vt:variant>
      <vt:variant>
        <vt:i4>294</vt:i4>
      </vt:variant>
      <vt:variant>
        <vt:i4>0</vt:i4>
      </vt:variant>
      <vt:variant>
        <vt:i4>5</vt:i4>
      </vt:variant>
      <vt:variant>
        <vt:lpwstr>http://www.lovdata.no/</vt:lpwstr>
      </vt:variant>
      <vt:variant>
        <vt:lpwstr/>
      </vt:variant>
      <vt:variant>
        <vt:i4>458757</vt:i4>
      </vt:variant>
      <vt:variant>
        <vt:i4>288</vt:i4>
      </vt:variant>
      <vt:variant>
        <vt:i4>0</vt:i4>
      </vt:variant>
      <vt:variant>
        <vt:i4>5</vt:i4>
      </vt:variant>
      <vt:variant>
        <vt:lpwstr>http://www.ted.europa.eu/</vt:lpwstr>
      </vt:variant>
      <vt:variant>
        <vt:lpwstr/>
      </vt:variant>
      <vt:variant>
        <vt:i4>7536759</vt:i4>
      </vt:variant>
      <vt:variant>
        <vt:i4>285</vt:i4>
      </vt:variant>
      <vt:variant>
        <vt:i4>0</vt:i4>
      </vt:variant>
      <vt:variant>
        <vt:i4>5</vt:i4>
      </vt:variant>
      <vt:variant>
        <vt:lpwstr>http://www.sjukehusapoteka-vest.no/</vt:lpwstr>
      </vt:variant>
      <vt:variant>
        <vt:lpwstr/>
      </vt:variant>
      <vt:variant>
        <vt:i4>7995425</vt:i4>
      </vt:variant>
      <vt:variant>
        <vt:i4>282</vt:i4>
      </vt:variant>
      <vt:variant>
        <vt:i4>0</vt:i4>
      </vt:variant>
      <vt:variant>
        <vt:i4>5</vt:i4>
      </vt:variant>
      <vt:variant>
        <vt:lpwstr>http://www.helse-forde.no/</vt:lpwstr>
      </vt:variant>
      <vt:variant>
        <vt:lpwstr/>
      </vt:variant>
      <vt:variant>
        <vt:i4>8257641</vt:i4>
      </vt:variant>
      <vt:variant>
        <vt:i4>279</vt:i4>
      </vt:variant>
      <vt:variant>
        <vt:i4>0</vt:i4>
      </vt:variant>
      <vt:variant>
        <vt:i4>5</vt:i4>
      </vt:variant>
      <vt:variant>
        <vt:lpwstr>http://www.helse-bergen.no/</vt:lpwstr>
      </vt:variant>
      <vt:variant>
        <vt:lpwstr/>
      </vt:variant>
      <vt:variant>
        <vt:i4>6422571</vt:i4>
      </vt:variant>
      <vt:variant>
        <vt:i4>276</vt:i4>
      </vt:variant>
      <vt:variant>
        <vt:i4>0</vt:i4>
      </vt:variant>
      <vt:variant>
        <vt:i4>5</vt:i4>
      </vt:variant>
      <vt:variant>
        <vt:lpwstr>http://www.helse-fonna.no/</vt:lpwstr>
      </vt:variant>
      <vt:variant>
        <vt:lpwstr/>
      </vt:variant>
      <vt:variant>
        <vt:i4>7143459</vt:i4>
      </vt:variant>
      <vt:variant>
        <vt:i4>273</vt:i4>
      </vt:variant>
      <vt:variant>
        <vt:i4>0</vt:i4>
      </vt:variant>
      <vt:variant>
        <vt:i4>5</vt:i4>
      </vt:variant>
      <vt:variant>
        <vt:lpwstr>http://www.helse-stavanger.no/</vt:lpwstr>
      </vt:variant>
      <vt:variant>
        <vt:lpwstr/>
      </vt:variant>
      <vt:variant>
        <vt:i4>4718601</vt:i4>
      </vt:variant>
      <vt:variant>
        <vt:i4>270</vt:i4>
      </vt:variant>
      <vt:variant>
        <vt:i4>0</vt:i4>
      </vt:variant>
      <vt:variant>
        <vt:i4>5</vt:i4>
      </vt:variant>
      <vt:variant>
        <vt:lpwstr>http://www.helse-vest-ikt.no/</vt:lpwstr>
      </vt:variant>
      <vt:variant>
        <vt:lpwstr/>
      </vt:variant>
      <vt:variant>
        <vt:i4>852042</vt:i4>
      </vt:variant>
      <vt:variant>
        <vt:i4>267</vt:i4>
      </vt:variant>
      <vt:variant>
        <vt:i4>0</vt:i4>
      </vt:variant>
      <vt:variant>
        <vt:i4>5</vt:i4>
      </vt:variant>
      <vt:variant>
        <vt:lpwstr>http://www.helse-vest.no/english</vt:lpwstr>
      </vt:variant>
      <vt:variant>
        <vt:lpwstr/>
      </vt:variant>
      <vt:variant>
        <vt:i4>1572920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_Toc304963956</vt:lpwstr>
      </vt:variant>
      <vt:variant>
        <vt:i4>1572920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_Toc304963955</vt:lpwstr>
      </vt:variant>
      <vt:variant>
        <vt:i4>1572920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_Toc304963954</vt:lpwstr>
      </vt:variant>
      <vt:variant>
        <vt:i4>1572920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_Toc304963953</vt:lpwstr>
      </vt:variant>
      <vt:variant>
        <vt:i4>1572920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_Toc304963951</vt:lpwstr>
      </vt:variant>
      <vt:variant>
        <vt:i4>1572920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_Toc304963950</vt:lpwstr>
      </vt:variant>
      <vt:variant>
        <vt:i4>1638456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_Toc304963949</vt:lpwstr>
      </vt:variant>
      <vt:variant>
        <vt:i4>1638456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_Toc304963948</vt:lpwstr>
      </vt:variant>
      <vt:variant>
        <vt:i4>1638456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_Toc304963947</vt:lpwstr>
      </vt:variant>
      <vt:variant>
        <vt:i4>1638456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_Toc304963946</vt:lpwstr>
      </vt:variant>
      <vt:variant>
        <vt:i4>1638456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_Toc304963945</vt:lpwstr>
      </vt:variant>
      <vt:variant>
        <vt:i4>1638456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_Toc304963944</vt:lpwstr>
      </vt:variant>
      <vt:variant>
        <vt:i4>1966136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_Toc304963938</vt:lpwstr>
      </vt:variant>
      <vt:variant>
        <vt:i4>1966136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_Toc304963937</vt:lpwstr>
      </vt:variant>
      <vt:variant>
        <vt:i4>1966136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_Toc304963936</vt:lpwstr>
      </vt:variant>
      <vt:variant>
        <vt:i4>1966136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_Toc304963935</vt:lpwstr>
      </vt:variant>
      <vt:variant>
        <vt:i4>1966136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_Toc304963934</vt:lpwstr>
      </vt:variant>
      <vt:variant>
        <vt:i4>1966136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_Toc304963933</vt:lpwstr>
      </vt:variant>
      <vt:variant>
        <vt:i4>1966136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_Toc304963932</vt:lpwstr>
      </vt:variant>
      <vt:variant>
        <vt:i4>1966136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_Toc304963931</vt:lpwstr>
      </vt:variant>
      <vt:variant>
        <vt:i4>1966136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_Toc304963930</vt:lpwstr>
      </vt:variant>
      <vt:variant>
        <vt:i4>2031672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_Toc304963926</vt:lpwstr>
      </vt:variant>
      <vt:variant>
        <vt:i4>2031672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_Toc304963925</vt:lpwstr>
      </vt:variant>
      <vt:variant>
        <vt:i4>2031672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_Toc304963924</vt:lpwstr>
      </vt:variant>
      <vt:variant>
        <vt:i4>2031672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_Toc304963923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_Toc304963922</vt:lpwstr>
      </vt:variant>
      <vt:variant>
        <vt:i4>2031672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_Toc304963921</vt:lpwstr>
      </vt:variant>
      <vt:variant>
        <vt:i4>2031672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_Toc304963920</vt:lpwstr>
      </vt:variant>
      <vt:variant>
        <vt:i4>1835064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_Toc304963919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_Toc304963918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_Toc304963917</vt:lpwstr>
      </vt:variant>
      <vt:variant>
        <vt:i4>1835064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_Toc304963916</vt:lpwstr>
      </vt:variant>
      <vt:variant>
        <vt:i4>1835064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_Toc304963915</vt:lpwstr>
      </vt:variant>
      <vt:variant>
        <vt:i4>1835064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_Toc304963914</vt:lpwstr>
      </vt:variant>
      <vt:variant>
        <vt:i4>1835064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_Toc304963913</vt:lpwstr>
      </vt:variant>
      <vt:variant>
        <vt:i4>1835064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_Toc304963912</vt:lpwstr>
      </vt:variant>
      <vt:variant>
        <vt:i4>1835064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_Toc304963911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_Toc304963910</vt:lpwstr>
      </vt:variant>
      <vt:variant>
        <vt:i4>1900600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_Toc304963909</vt:lpwstr>
      </vt:variant>
      <vt:variant>
        <vt:i4>1900600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_Toc304963908</vt:lpwstr>
      </vt:variant>
      <vt:variant>
        <vt:i4>1900600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_Toc304963907</vt:lpwstr>
      </vt:variant>
      <vt:variant>
        <vt:i4>1900600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_Toc304963906</vt:lpwstr>
      </vt:variant>
      <vt:variant>
        <vt:i4>1900600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_Toc304963905</vt:lpwstr>
      </vt:variant>
      <vt:variant>
        <vt:i4>1900600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_Toc304963904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</dc:title>
  <dc:creator>svend.bernhard.jacobsen@helse-vest-ikt.no</dc:creator>
  <cp:lastModifiedBy>Bernt Stian Vik</cp:lastModifiedBy>
  <cp:revision>24</cp:revision>
  <cp:lastPrinted>2012-12-05T11:21:00Z</cp:lastPrinted>
  <dcterms:created xsi:type="dcterms:W3CDTF">2016-11-30T12:12:00Z</dcterms:created>
  <dcterms:modified xsi:type="dcterms:W3CDTF">2017-04-10T12:00:00Z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0x010100B012EDB4F01635438B855A4D81C90B84</vt:lpwstr>
  </property>
  <property fmtid="{D5CDD505-2E9C-101B-9397-08002B2CF9AE}" pid="3" name="ContentType">
    <vt:lpwstr>Dokument</vt:lpwstr>
  </property>
</Properties>
</file>